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59E15C" w14:textId="67AE16A2" w:rsidR="00BD6E9C" w:rsidRDefault="008B4BFB">
      <w:pPr>
        <w:rPr>
          <w:b/>
          <w:bCs/>
          <w:spacing w:val="-10"/>
          <w:sz w:val="30"/>
          <w:szCs w:val="26"/>
        </w:rPr>
      </w:pPr>
      <w:bookmarkStart w:id="0" w:name="_GoBack"/>
      <w:bookmarkEnd w:id="0"/>
      <w:r w:rsidRPr="00BD6E9C">
        <w:rPr>
          <w:b/>
          <w:bCs/>
          <w:noProof/>
          <w:spacing w:val="-10"/>
          <w:sz w:val="30"/>
          <w:szCs w:val="26"/>
        </w:rPr>
        <w:drawing>
          <wp:anchor distT="0" distB="0" distL="114300" distR="114300" simplePos="0" relativeHeight="251659264" behindDoc="0" locked="0" layoutInCell="1" allowOverlap="1" wp14:anchorId="5E508E64" wp14:editId="79D89C1D">
            <wp:simplePos x="0" y="0"/>
            <wp:positionH relativeFrom="page">
              <wp:posOffset>8255</wp:posOffset>
            </wp:positionH>
            <wp:positionV relativeFrom="paragraph">
              <wp:posOffset>-669925</wp:posOffset>
            </wp:positionV>
            <wp:extent cx="7543165" cy="106705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ver.jpg"/>
                    <pic:cNvPicPr/>
                  </pic:nvPicPr>
                  <pic:blipFill>
                    <a:blip r:embed="rId9">
                      <a:extLst>
                        <a:ext uri="{28A0092B-C50C-407E-A947-70E740481C1C}">
                          <a14:useLocalDpi xmlns:a14="http://schemas.microsoft.com/office/drawing/2010/main" val="0"/>
                        </a:ext>
                      </a:extLst>
                    </a:blip>
                    <a:stretch>
                      <a:fillRect/>
                    </a:stretch>
                  </pic:blipFill>
                  <pic:spPr>
                    <a:xfrm>
                      <a:off x="0" y="0"/>
                      <a:ext cx="7543165" cy="10670540"/>
                    </a:xfrm>
                    <a:prstGeom prst="rect">
                      <a:avLst/>
                    </a:prstGeom>
                  </pic:spPr>
                </pic:pic>
              </a:graphicData>
            </a:graphic>
            <wp14:sizeRelH relativeFrom="page">
              <wp14:pctWidth>0</wp14:pctWidth>
            </wp14:sizeRelH>
            <wp14:sizeRelV relativeFrom="page">
              <wp14:pctHeight>0</wp14:pctHeight>
            </wp14:sizeRelV>
          </wp:anchor>
        </w:drawing>
      </w:r>
      <w:r w:rsidR="00DA2795" w:rsidRPr="00BD6E9C">
        <w:rPr>
          <w:b/>
          <w:bCs/>
          <w:noProof/>
          <w:spacing w:val="-10"/>
          <w:sz w:val="30"/>
          <w:szCs w:val="26"/>
        </w:rPr>
        <mc:AlternateContent>
          <mc:Choice Requires="wps">
            <w:drawing>
              <wp:anchor distT="45720" distB="45720" distL="114300" distR="114300" simplePos="0" relativeHeight="251660288" behindDoc="0" locked="0" layoutInCell="1" allowOverlap="1" wp14:anchorId="271C4B10" wp14:editId="037872D1">
                <wp:simplePos x="0" y="0"/>
                <wp:positionH relativeFrom="margin">
                  <wp:posOffset>1181735</wp:posOffset>
                </wp:positionH>
                <wp:positionV relativeFrom="paragraph">
                  <wp:posOffset>-164465</wp:posOffset>
                </wp:positionV>
                <wp:extent cx="472440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4400" cy="1404620"/>
                        </a:xfrm>
                        <a:prstGeom prst="rect">
                          <a:avLst/>
                        </a:prstGeom>
                        <a:solidFill>
                          <a:srgbClr val="FFFFFF"/>
                        </a:solidFill>
                        <a:ln w="9525">
                          <a:noFill/>
                          <a:miter lim="800000"/>
                          <a:headEnd/>
                          <a:tailEnd/>
                        </a:ln>
                      </wps:spPr>
                      <wps:txbx>
                        <w:txbxContent>
                          <w:p w14:paraId="040EB7ED" w14:textId="77777777" w:rsidR="00B060AB" w:rsidRPr="000A2BCF" w:rsidRDefault="00B060AB" w:rsidP="00BD6E9C">
                            <w:pPr>
                              <w:spacing w:before="0" w:after="0"/>
                              <w:rPr>
                                <w:rFonts w:ascii="Arial" w:hAnsi="Arial" w:cs="Arial"/>
                              </w:rPr>
                            </w:pPr>
                            <w:r w:rsidRPr="000A2BCF">
                              <w:rPr>
                                <w:rFonts w:ascii="Arial" w:hAnsi="Arial" w:cs="Arial"/>
                              </w:rPr>
                              <w:t>TẬP ĐOÀN CÔNG NGHIỆP – VIỄN THÔNG QUÂN ĐỘI</w:t>
                            </w:r>
                          </w:p>
                          <w:p w14:paraId="43B2A2FE" w14:textId="77777777" w:rsidR="00B060AB" w:rsidRPr="000A2BCF" w:rsidRDefault="00B060AB" w:rsidP="00BD6E9C">
                            <w:pPr>
                              <w:spacing w:before="0" w:after="0"/>
                              <w:rPr>
                                <w:rFonts w:ascii="Arial" w:hAnsi="Arial" w:cs="Arial"/>
                                <w:b/>
                                <w:bCs/>
                              </w:rPr>
                            </w:pPr>
                            <w:r w:rsidRPr="000A2BCF">
                              <w:rPr>
                                <w:rFonts w:ascii="Arial" w:hAnsi="Arial" w:cs="Arial"/>
                                <w:b/>
                                <w:bCs/>
                              </w:rPr>
                              <w:t>TỔNG CÔNG TY GIẢI PHÁP DOANH NGHIỆP</w:t>
                            </w:r>
                            <w:r>
                              <w:rPr>
                                <w:rFonts w:ascii="Arial" w:hAnsi="Arial" w:cs="Arial"/>
                                <w:b/>
                                <w:bCs/>
                              </w:rPr>
                              <w:t xml:space="preserve"> VIETTEL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71C4B10" id="_x0000_t202" coordsize="21600,21600" o:spt="202" path="m,l,21600r21600,l21600,xe">
                <v:stroke joinstyle="miter"/>
                <v:path gradientshapeok="t" o:connecttype="rect"/>
              </v:shapetype>
              <v:shape id="Text Box 2" o:spid="_x0000_s1026" type="#_x0000_t202" style="position:absolute;left:0;text-align:left;margin-left:93.05pt;margin-top:-12.95pt;width:372pt;height:110.6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" stroked="f">
                <v:textbox style="mso-fit-shape-to-text:t">
                  <w:txbxContent>
                    <w:p w14:paraId="040EB7ED" w14:textId="77777777" w:rsidR="00B060AB" w:rsidRPr="000A2BCF" w:rsidRDefault="00B060AB" w:rsidP="00BD6E9C">
                      <w:pPr>
                        <w:spacing w:before="0" w:after="0"/>
                        <w:rPr>
                          <w:rFonts w:ascii="Arial" w:hAnsi="Arial" w:cs="Arial"/>
                        </w:rPr>
                      </w:pPr>
                      <w:r w:rsidRPr="000A2BCF">
                        <w:rPr>
                          <w:rFonts w:ascii="Arial" w:hAnsi="Arial" w:cs="Arial"/>
                        </w:rPr>
                        <w:t>TẬP ĐOÀN CÔNG NGHIỆP – VIỄN THÔNG QUÂN ĐỘI</w:t>
                      </w:r>
                    </w:p>
                    <w:p w14:paraId="43B2A2FE" w14:textId="77777777" w:rsidR="00B060AB" w:rsidRPr="000A2BCF" w:rsidRDefault="00B060AB" w:rsidP="00BD6E9C">
                      <w:pPr>
                        <w:spacing w:before="0" w:after="0"/>
                        <w:rPr>
                          <w:rFonts w:ascii="Arial" w:hAnsi="Arial" w:cs="Arial"/>
                          <w:b/>
                          <w:bCs/>
                        </w:rPr>
                      </w:pPr>
                      <w:r w:rsidRPr="000A2BCF">
                        <w:rPr>
                          <w:rFonts w:ascii="Arial" w:hAnsi="Arial" w:cs="Arial"/>
                          <w:b/>
                          <w:bCs/>
                        </w:rPr>
                        <w:t>TỔNG CÔNG TY GIẢI PHÁP DOANH NGHIỆP</w:t>
                      </w:r>
                      <w:r>
                        <w:rPr>
                          <w:rFonts w:ascii="Arial" w:hAnsi="Arial" w:cs="Arial"/>
                          <w:b/>
                          <w:bCs/>
                        </w:rPr>
                        <w:t xml:space="preserve"> VIETTEL</w:t>
                      </w:r>
                    </w:p>
                  </w:txbxContent>
                </v:textbox>
                <w10:wrap anchorx="margin"/>
              </v:shape>
            </w:pict>
          </mc:Fallback>
        </mc:AlternateContent>
      </w:r>
      <w:r w:rsidR="00BD6E9C" w:rsidRPr="00BD6E9C">
        <w:rPr>
          <w:b/>
          <w:bCs/>
          <w:noProof/>
          <w:spacing w:val="-10"/>
          <w:sz w:val="30"/>
          <w:szCs w:val="26"/>
        </w:rPr>
        <mc:AlternateContent>
          <mc:Choice Requires="wps">
            <w:drawing>
              <wp:anchor distT="45720" distB="45720" distL="114300" distR="114300" simplePos="0" relativeHeight="251662336" behindDoc="0" locked="0" layoutInCell="1" allowOverlap="1" wp14:anchorId="3ED972C6" wp14:editId="3714EE45">
                <wp:simplePos x="0" y="0"/>
                <wp:positionH relativeFrom="column">
                  <wp:posOffset>1537970</wp:posOffset>
                </wp:positionH>
                <wp:positionV relativeFrom="paragraph">
                  <wp:posOffset>8969375</wp:posOffset>
                </wp:positionV>
                <wp:extent cx="3238500" cy="409575"/>
                <wp:effectExtent l="0" t="0" r="0" b="952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0" cy="409575"/>
                        </a:xfrm>
                        <a:prstGeom prst="rect">
                          <a:avLst/>
                        </a:prstGeom>
                        <a:solidFill>
                          <a:srgbClr val="FFFFFF"/>
                        </a:solidFill>
                        <a:ln w="9525">
                          <a:noFill/>
                          <a:miter lim="800000"/>
                          <a:headEnd/>
                          <a:tailEnd/>
                        </a:ln>
                      </wps:spPr>
                      <wps:txbx>
                        <w:txbxContent>
                          <w:p w14:paraId="6FE25C51" w14:textId="5038B10C" w:rsidR="00B060AB" w:rsidRPr="006B0212" w:rsidRDefault="00B060AB" w:rsidP="00BD6E9C">
                            <w:pPr>
                              <w:jc w:val="center"/>
                              <w:rPr>
                                <w:rFonts w:ascii="Arial" w:hAnsi="Arial" w:cs="Arial"/>
                                <w:i/>
                                <w:iCs/>
                              </w:rPr>
                            </w:pPr>
                            <w:r w:rsidRPr="006B0212">
                              <w:rPr>
                                <w:rFonts w:ascii="Arial" w:hAnsi="Arial" w:cs="Arial"/>
                                <w:i/>
                                <w:iCs/>
                              </w:rPr>
                              <w:t xml:space="preserve">Hà Nội, </w:t>
                            </w:r>
                            <w:r>
                              <w:rPr>
                                <w:rFonts w:ascii="Arial" w:hAnsi="Arial" w:cs="Arial"/>
                                <w:i/>
                                <w:iCs/>
                              </w:rPr>
                              <w:t xml:space="preserve">tháng 10 </w:t>
                            </w:r>
                            <w:r w:rsidRPr="006B0212">
                              <w:rPr>
                                <w:rFonts w:ascii="Arial" w:hAnsi="Arial" w:cs="Arial"/>
                                <w:i/>
                                <w:iCs/>
                              </w:rPr>
                              <w:t>năm 2019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D972C6" id="_x0000_s1027" type="#_x0000_t202" style="position:absolute;left:0;text-align:left;margin-left:121.1pt;margin-top:706.25pt;width:255pt;height:32.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" stroked="f">
                <v:textbox>
                  <w:txbxContent>
                    <w:p w14:paraId="6FE25C51" w14:textId="5038B10C" w:rsidR="00B060AB" w:rsidRPr="006B0212" w:rsidRDefault="00B060AB" w:rsidP="00BD6E9C">
                      <w:pPr>
                        <w:jc w:val="center"/>
                        <w:rPr>
                          <w:rFonts w:ascii="Arial" w:hAnsi="Arial" w:cs="Arial"/>
                          <w:i/>
                          <w:iCs/>
                        </w:rPr>
                      </w:pPr>
                      <w:r w:rsidRPr="006B0212">
                        <w:rPr>
                          <w:rFonts w:ascii="Arial" w:hAnsi="Arial" w:cs="Arial"/>
                          <w:i/>
                          <w:iCs/>
                        </w:rPr>
                        <w:t xml:space="preserve">Hà Nội, </w:t>
                      </w:r>
                      <w:r>
                        <w:rPr>
                          <w:rFonts w:ascii="Arial" w:hAnsi="Arial" w:cs="Arial"/>
                          <w:i/>
                          <w:iCs/>
                        </w:rPr>
                        <w:t xml:space="preserve">tháng 10 </w:t>
                      </w:r>
                      <w:r w:rsidRPr="006B0212">
                        <w:rPr>
                          <w:rFonts w:ascii="Arial" w:hAnsi="Arial" w:cs="Arial"/>
                          <w:i/>
                          <w:iCs/>
                        </w:rPr>
                        <w:t>năm 2019</w:t>
                      </w:r>
                    </w:p>
                  </w:txbxContent>
                </v:textbox>
              </v:shape>
            </w:pict>
          </mc:Fallback>
        </mc:AlternateContent>
      </w:r>
      <w:r w:rsidR="00BD6E9C" w:rsidRPr="00BD6E9C">
        <w:rPr>
          <w:b/>
          <w:bCs/>
          <w:noProof/>
          <w:spacing w:val="-10"/>
          <w:sz w:val="30"/>
          <w:szCs w:val="26"/>
        </w:rPr>
        <mc:AlternateContent>
          <mc:Choice Requires="wps">
            <w:drawing>
              <wp:anchor distT="45720" distB="45720" distL="114300" distR="114300" simplePos="0" relativeHeight="251661312" behindDoc="0" locked="0" layoutInCell="1" allowOverlap="1" wp14:anchorId="3905ACD3" wp14:editId="1CA72A28">
                <wp:simplePos x="0" y="0"/>
                <wp:positionH relativeFrom="margin">
                  <wp:posOffset>110490</wp:posOffset>
                </wp:positionH>
                <wp:positionV relativeFrom="paragraph">
                  <wp:posOffset>1899920</wp:posOffset>
                </wp:positionV>
                <wp:extent cx="5895975" cy="1657350"/>
                <wp:effectExtent l="0" t="0" r="9525"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657350"/>
                        </a:xfrm>
                        <a:prstGeom prst="rect">
                          <a:avLst/>
                        </a:prstGeom>
                        <a:solidFill>
                          <a:srgbClr val="FFFFFF"/>
                        </a:solidFill>
                        <a:ln w="9525">
                          <a:noFill/>
                          <a:miter lim="800000"/>
                          <a:headEnd/>
                          <a:tailEnd/>
                        </a:ln>
                      </wps:spPr>
                      <wps:txbx>
                        <w:txbxContent>
                          <w:p w14:paraId="47027D8C" w14:textId="148FE037" w:rsidR="00B060AB" w:rsidRPr="00E362FB" w:rsidRDefault="00B060AB" w:rsidP="00BD6E9C">
                            <w:pPr>
                              <w:jc w:val="center"/>
                              <w:rPr>
                                <w:rFonts w:ascii="Arial" w:hAnsi="Arial" w:cs="Arial"/>
                                <w:b/>
                                <w:bCs/>
                                <w:sz w:val="56"/>
                                <w:szCs w:val="54"/>
                              </w:rPr>
                            </w:pPr>
                            <w:r>
                              <w:rPr>
                                <w:rFonts w:ascii="Arial" w:hAnsi="Arial" w:cs="Arial"/>
                                <w:b/>
                                <w:bCs/>
                                <w:sz w:val="56"/>
                                <w:szCs w:val="54"/>
                              </w:rPr>
                              <w:t>CẨM NANG ĐÀO TẠO</w:t>
                            </w:r>
                          </w:p>
                          <w:p w14:paraId="45974BB6" w14:textId="77777777" w:rsidR="00B060AB" w:rsidRDefault="00B060AB" w:rsidP="00BD6E9C">
                            <w:pPr>
                              <w:jc w:val="center"/>
                              <w:rPr>
                                <w:rFonts w:ascii="Arial" w:hAnsi="Arial" w:cs="Arial"/>
                                <w:b/>
                                <w:bCs/>
                                <w:sz w:val="46"/>
                                <w:szCs w:val="46"/>
                              </w:rPr>
                            </w:pPr>
                            <w:r w:rsidRPr="00E362FB">
                              <w:rPr>
                                <w:rFonts w:ascii="Arial" w:hAnsi="Arial" w:cs="Arial"/>
                                <w:b/>
                                <w:bCs/>
                                <w:sz w:val="46"/>
                                <w:szCs w:val="46"/>
                              </w:rPr>
                              <w:t>MẠNG XÃ HỘI HỌC TẬP VIETTELSTUDY</w:t>
                            </w:r>
                          </w:p>
                          <w:p w14:paraId="58405584" w14:textId="77777777" w:rsidR="00B060AB" w:rsidRPr="00AD5FBA" w:rsidRDefault="00B060AB" w:rsidP="00BD6E9C">
                            <w:pPr>
                              <w:jc w:val="center"/>
                              <w:rPr>
                                <w:rFonts w:ascii="Arial" w:hAnsi="Arial" w:cs="Arial"/>
                                <w:i/>
                                <w:iCs/>
                                <w:color w:val="FF0000"/>
                                <w:sz w:val="34"/>
                                <w:szCs w:val="34"/>
                              </w:rPr>
                            </w:pPr>
                            <w:r w:rsidRPr="00AD5FBA">
                              <w:rPr>
                                <w:rFonts w:ascii="Arial" w:hAnsi="Arial" w:cs="Arial"/>
                                <w:i/>
                                <w:iCs/>
                                <w:color w:val="FF0000"/>
                                <w:sz w:val="34"/>
                                <w:szCs w:val="34"/>
                              </w:rPr>
                              <w:t>(Lưu hành nội bộ)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05ACD3" id="_x0000_s1028" type="#_x0000_t202" style="position:absolute;left:0;text-align:left;margin-left:8.7pt;margin-top:149.6pt;width:464.25pt;height:130.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" stroked="f">
                <v:textbox>
                  <w:txbxContent>
                    <w:p w14:paraId="47027D8C" w14:textId="148FE037" w:rsidR="00B060AB" w:rsidRPr="00E362FB" w:rsidRDefault="00B060AB" w:rsidP="00BD6E9C">
                      <w:pPr>
                        <w:jc w:val="center"/>
                        <w:rPr>
                          <w:rFonts w:ascii="Arial" w:hAnsi="Arial" w:cs="Arial"/>
                          <w:b/>
                          <w:bCs/>
                          <w:sz w:val="56"/>
                          <w:szCs w:val="54"/>
                        </w:rPr>
                      </w:pPr>
                      <w:r>
                        <w:rPr>
                          <w:rFonts w:ascii="Arial" w:hAnsi="Arial" w:cs="Arial"/>
                          <w:b/>
                          <w:bCs/>
                          <w:sz w:val="56"/>
                          <w:szCs w:val="54"/>
                        </w:rPr>
                        <w:t>CẨM NANG ĐÀO TẠO</w:t>
                      </w:r>
                    </w:p>
                    <w:p w14:paraId="45974BB6" w14:textId="77777777" w:rsidR="00B060AB" w:rsidRDefault="00B060AB" w:rsidP="00BD6E9C">
                      <w:pPr>
                        <w:jc w:val="center"/>
                        <w:rPr>
                          <w:rFonts w:ascii="Arial" w:hAnsi="Arial" w:cs="Arial"/>
                          <w:b/>
                          <w:bCs/>
                          <w:sz w:val="46"/>
                          <w:szCs w:val="46"/>
                        </w:rPr>
                      </w:pPr>
                      <w:r w:rsidRPr="00E362FB">
                        <w:rPr>
                          <w:rFonts w:ascii="Arial" w:hAnsi="Arial" w:cs="Arial"/>
                          <w:b/>
                          <w:bCs/>
                          <w:sz w:val="46"/>
                          <w:szCs w:val="46"/>
                        </w:rPr>
                        <w:t>MẠNG XÃ HỘI HỌC TẬP VIETTELSTUDY</w:t>
                      </w:r>
                    </w:p>
                    <w:p w14:paraId="58405584" w14:textId="77777777" w:rsidR="00B060AB" w:rsidRPr="00AD5FBA" w:rsidRDefault="00B060AB" w:rsidP="00BD6E9C">
                      <w:pPr>
                        <w:jc w:val="center"/>
                        <w:rPr>
                          <w:rFonts w:ascii="Arial" w:hAnsi="Arial" w:cs="Arial"/>
                          <w:i/>
                          <w:iCs/>
                          <w:color w:val="FF0000"/>
                          <w:sz w:val="34"/>
                          <w:szCs w:val="34"/>
                        </w:rPr>
                      </w:pPr>
                      <w:r w:rsidRPr="00AD5FBA">
                        <w:rPr>
                          <w:rFonts w:ascii="Arial" w:hAnsi="Arial" w:cs="Arial"/>
                          <w:i/>
                          <w:iCs/>
                          <w:color w:val="FF0000"/>
                          <w:sz w:val="34"/>
                          <w:szCs w:val="34"/>
                        </w:rPr>
                        <w:t>(Lưu hành nội bộ)</w:t>
                      </w:r>
                    </w:p>
                  </w:txbxContent>
                </v:textbox>
                <w10:wrap type="square" anchorx="margin"/>
              </v:shape>
            </w:pict>
          </mc:Fallback>
        </mc:AlternateContent>
      </w:r>
      <w:bookmarkStart w:id="1" w:name="_Hlk17190828"/>
      <w:bookmarkEnd w:id="1"/>
      <w:r w:rsidR="00BD6E9C">
        <w:rPr>
          <w:b/>
          <w:bCs/>
          <w:spacing w:val="-10"/>
          <w:sz w:val="30"/>
          <w:szCs w:val="26"/>
        </w:rPr>
        <w:br w:type="page"/>
      </w:r>
    </w:p>
    <w:sdt>
      <w:sdtPr>
        <w:rPr>
          <w:rFonts w:ascii="Times New Roman" w:eastAsiaTheme="minorHAnsi" w:hAnsi="Times New Roman" w:cstheme="minorBidi"/>
          <w:color w:val="auto"/>
          <w:sz w:val="26"/>
          <w:szCs w:val="22"/>
        </w:rPr>
        <w:id w:val="920834537"/>
        <w:docPartObj>
          <w:docPartGallery w:val="Table of Contents"/>
          <w:docPartUnique/>
        </w:docPartObj>
      </w:sdtPr>
      <w:sdtEndPr>
        <w:rPr>
          <w:b/>
          <w:bCs/>
          <w:noProof/>
        </w:rPr>
      </w:sdtEndPr>
      <w:sdtContent>
        <w:p w14:paraId="7127735D" w14:textId="77777777" w:rsidR="0026610A" w:rsidRPr="00B04F94" w:rsidRDefault="0026610A">
          <w:pPr>
            <w:pStyle w:val="TOCHeading"/>
            <w:rPr>
              <w:rFonts w:ascii="Times New Roman" w:hAnsi="Times New Roman" w:cs="Times New Roman"/>
              <w:b/>
              <w:bCs/>
              <w:color w:val="auto"/>
            </w:rPr>
          </w:pPr>
          <w:r w:rsidRPr="00B04F94">
            <w:rPr>
              <w:rFonts w:ascii="Times New Roman" w:hAnsi="Times New Roman" w:cs="Times New Roman"/>
              <w:b/>
              <w:bCs/>
              <w:color w:val="auto"/>
            </w:rPr>
            <w:t>MỤC LỤC</w:t>
          </w:r>
        </w:p>
        <w:p w14:paraId="048E24CF" w14:textId="3ED05727" w:rsidR="000F4BE2" w:rsidRDefault="0026610A">
          <w:pPr>
            <w:pStyle w:val="TOC1"/>
            <w:tabs>
              <w:tab w:val="right" w:leader="dot" w:pos="9629"/>
            </w:tabs>
            <w:rPr>
              <w:rFonts w:asciiTheme="minorHAnsi" w:eastAsiaTheme="minorEastAsia" w:hAnsiTheme="minorHAnsi"/>
              <w:noProof/>
              <w:sz w:val="22"/>
            </w:rPr>
          </w:pPr>
          <w:r>
            <w:fldChar w:fldCharType="begin"/>
          </w:r>
          <w:r>
            <w:instrText xml:space="preserve"> TOC \o "1-3" \h \z \u </w:instrText>
          </w:r>
          <w:r>
            <w:fldChar w:fldCharType="separate"/>
          </w:r>
          <w:hyperlink w:anchor="_Toc24992741" w:history="1">
            <w:r w:rsidR="000F4BE2" w:rsidRPr="00855A55">
              <w:rPr>
                <w:rStyle w:val="Hyperlink"/>
                <w:noProof/>
              </w:rPr>
              <w:t>I. QUAN ĐIỂM ĐÀO TẠO</w:t>
            </w:r>
            <w:r w:rsidR="000F4BE2">
              <w:rPr>
                <w:noProof/>
                <w:webHidden/>
              </w:rPr>
              <w:tab/>
            </w:r>
            <w:r w:rsidR="000F4BE2">
              <w:rPr>
                <w:noProof/>
                <w:webHidden/>
              </w:rPr>
              <w:fldChar w:fldCharType="begin"/>
            </w:r>
            <w:r w:rsidR="000F4BE2">
              <w:rPr>
                <w:noProof/>
                <w:webHidden/>
              </w:rPr>
              <w:instrText xml:space="preserve"> PAGEREF _Toc24992741 \h </w:instrText>
            </w:r>
            <w:r w:rsidR="000F4BE2">
              <w:rPr>
                <w:noProof/>
                <w:webHidden/>
              </w:rPr>
            </w:r>
            <w:r w:rsidR="000F4BE2">
              <w:rPr>
                <w:noProof/>
                <w:webHidden/>
              </w:rPr>
              <w:fldChar w:fldCharType="separate"/>
            </w:r>
            <w:r w:rsidR="000F4BE2">
              <w:rPr>
                <w:noProof/>
                <w:webHidden/>
              </w:rPr>
              <w:t>4</w:t>
            </w:r>
            <w:r w:rsidR="000F4BE2">
              <w:rPr>
                <w:noProof/>
                <w:webHidden/>
              </w:rPr>
              <w:fldChar w:fldCharType="end"/>
            </w:r>
          </w:hyperlink>
        </w:p>
        <w:p w14:paraId="5C26CCF9" w14:textId="6448713C" w:rsidR="000F4BE2" w:rsidRDefault="00EB7060">
          <w:pPr>
            <w:pStyle w:val="TOC2"/>
            <w:tabs>
              <w:tab w:val="right" w:leader="dot" w:pos="9629"/>
            </w:tabs>
            <w:rPr>
              <w:rFonts w:asciiTheme="minorHAnsi" w:eastAsiaTheme="minorEastAsia" w:hAnsiTheme="minorHAnsi"/>
              <w:noProof/>
              <w:sz w:val="22"/>
            </w:rPr>
          </w:pPr>
          <w:hyperlink w:anchor="_Toc24992742" w:history="1">
            <w:r w:rsidR="000F4BE2" w:rsidRPr="00855A55">
              <w:rPr>
                <w:rStyle w:val="Hyperlink"/>
                <w:noProof/>
              </w:rPr>
              <w:t>1.1. Cấp trên thông hiểu chủ trương để điều hành cấp dưới</w:t>
            </w:r>
            <w:r w:rsidR="000F4BE2">
              <w:rPr>
                <w:noProof/>
                <w:webHidden/>
              </w:rPr>
              <w:tab/>
            </w:r>
            <w:r w:rsidR="000F4BE2">
              <w:rPr>
                <w:noProof/>
                <w:webHidden/>
              </w:rPr>
              <w:fldChar w:fldCharType="begin"/>
            </w:r>
            <w:r w:rsidR="000F4BE2">
              <w:rPr>
                <w:noProof/>
                <w:webHidden/>
              </w:rPr>
              <w:instrText xml:space="preserve"> PAGEREF _Toc24992742 \h </w:instrText>
            </w:r>
            <w:r w:rsidR="000F4BE2">
              <w:rPr>
                <w:noProof/>
                <w:webHidden/>
              </w:rPr>
            </w:r>
            <w:r w:rsidR="000F4BE2">
              <w:rPr>
                <w:noProof/>
                <w:webHidden/>
              </w:rPr>
              <w:fldChar w:fldCharType="separate"/>
            </w:r>
            <w:r w:rsidR="000F4BE2">
              <w:rPr>
                <w:noProof/>
                <w:webHidden/>
              </w:rPr>
              <w:t>4</w:t>
            </w:r>
            <w:r w:rsidR="000F4BE2">
              <w:rPr>
                <w:noProof/>
                <w:webHidden/>
              </w:rPr>
              <w:fldChar w:fldCharType="end"/>
            </w:r>
          </w:hyperlink>
        </w:p>
        <w:p w14:paraId="57925A00" w14:textId="0BECBDA2" w:rsidR="000F4BE2" w:rsidRDefault="00EB7060">
          <w:pPr>
            <w:pStyle w:val="TOC2"/>
            <w:tabs>
              <w:tab w:val="right" w:leader="dot" w:pos="9629"/>
            </w:tabs>
            <w:rPr>
              <w:rFonts w:asciiTheme="minorHAnsi" w:eastAsiaTheme="minorEastAsia" w:hAnsiTheme="minorHAnsi"/>
              <w:noProof/>
              <w:sz w:val="22"/>
            </w:rPr>
          </w:pPr>
          <w:hyperlink w:anchor="_Toc24992743" w:history="1">
            <w:r w:rsidR="000F4BE2" w:rsidRPr="00855A55">
              <w:rPr>
                <w:rStyle w:val="Hyperlink"/>
                <w:noProof/>
              </w:rPr>
              <w:t>1.2. Đào tạo từ tổng quan đến chi tiết</w:t>
            </w:r>
            <w:r w:rsidR="000F4BE2">
              <w:rPr>
                <w:noProof/>
                <w:webHidden/>
              </w:rPr>
              <w:tab/>
            </w:r>
            <w:r w:rsidR="000F4BE2">
              <w:rPr>
                <w:noProof/>
                <w:webHidden/>
              </w:rPr>
              <w:fldChar w:fldCharType="begin"/>
            </w:r>
            <w:r w:rsidR="000F4BE2">
              <w:rPr>
                <w:noProof/>
                <w:webHidden/>
              </w:rPr>
              <w:instrText xml:space="preserve"> PAGEREF _Toc24992743 \h </w:instrText>
            </w:r>
            <w:r w:rsidR="000F4BE2">
              <w:rPr>
                <w:noProof/>
                <w:webHidden/>
              </w:rPr>
            </w:r>
            <w:r w:rsidR="000F4BE2">
              <w:rPr>
                <w:noProof/>
                <w:webHidden/>
              </w:rPr>
              <w:fldChar w:fldCharType="separate"/>
            </w:r>
            <w:r w:rsidR="000F4BE2">
              <w:rPr>
                <w:noProof/>
                <w:webHidden/>
              </w:rPr>
              <w:t>4</w:t>
            </w:r>
            <w:r w:rsidR="000F4BE2">
              <w:rPr>
                <w:noProof/>
                <w:webHidden/>
              </w:rPr>
              <w:fldChar w:fldCharType="end"/>
            </w:r>
          </w:hyperlink>
        </w:p>
        <w:p w14:paraId="2493A145" w14:textId="02A6EBAE" w:rsidR="000F4BE2" w:rsidRDefault="00EB7060">
          <w:pPr>
            <w:pStyle w:val="TOC2"/>
            <w:tabs>
              <w:tab w:val="right" w:leader="dot" w:pos="9629"/>
            </w:tabs>
            <w:rPr>
              <w:rFonts w:asciiTheme="minorHAnsi" w:eastAsiaTheme="minorEastAsia" w:hAnsiTheme="minorHAnsi"/>
              <w:noProof/>
              <w:sz w:val="22"/>
            </w:rPr>
          </w:pPr>
          <w:hyperlink w:anchor="_Toc24992744" w:history="1">
            <w:r w:rsidR="000F4BE2" w:rsidRPr="00855A55">
              <w:rPr>
                <w:rStyle w:val="Hyperlink"/>
                <w:noProof/>
              </w:rPr>
              <w:t>1.3. Đào tạo càng kỹ, càng ít lỗi và khiếu nại</w:t>
            </w:r>
            <w:r w:rsidR="000F4BE2">
              <w:rPr>
                <w:noProof/>
                <w:webHidden/>
              </w:rPr>
              <w:tab/>
            </w:r>
            <w:r w:rsidR="000F4BE2">
              <w:rPr>
                <w:noProof/>
                <w:webHidden/>
              </w:rPr>
              <w:fldChar w:fldCharType="begin"/>
            </w:r>
            <w:r w:rsidR="000F4BE2">
              <w:rPr>
                <w:noProof/>
                <w:webHidden/>
              </w:rPr>
              <w:instrText xml:space="preserve"> PAGEREF _Toc24992744 \h </w:instrText>
            </w:r>
            <w:r w:rsidR="000F4BE2">
              <w:rPr>
                <w:noProof/>
                <w:webHidden/>
              </w:rPr>
            </w:r>
            <w:r w:rsidR="000F4BE2">
              <w:rPr>
                <w:noProof/>
                <w:webHidden/>
              </w:rPr>
              <w:fldChar w:fldCharType="separate"/>
            </w:r>
            <w:r w:rsidR="000F4BE2">
              <w:rPr>
                <w:noProof/>
                <w:webHidden/>
              </w:rPr>
              <w:t>4</w:t>
            </w:r>
            <w:r w:rsidR="000F4BE2">
              <w:rPr>
                <w:noProof/>
                <w:webHidden/>
              </w:rPr>
              <w:fldChar w:fldCharType="end"/>
            </w:r>
          </w:hyperlink>
        </w:p>
        <w:p w14:paraId="4E9EA3CA" w14:textId="25DB9689" w:rsidR="000F4BE2" w:rsidRDefault="00EB7060">
          <w:pPr>
            <w:pStyle w:val="TOC2"/>
            <w:tabs>
              <w:tab w:val="right" w:leader="dot" w:pos="9629"/>
            </w:tabs>
            <w:rPr>
              <w:rFonts w:asciiTheme="minorHAnsi" w:eastAsiaTheme="minorEastAsia" w:hAnsiTheme="minorHAnsi"/>
              <w:noProof/>
              <w:sz w:val="22"/>
            </w:rPr>
          </w:pPr>
          <w:hyperlink w:anchor="_Toc24992745" w:history="1">
            <w:r w:rsidR="000F4BE2" w:rsidRPr="00855A55">
              <w:rPr>
                <w:rStyle w:val="Hyperlink"/>
                <w:noProof/>
              </w:rPr>
              <w:t>1.4. Đào tạo linh hoạt nhưng phải đúng định hướng sản phẩm</w:t>
            </w:r>
            <w:r w:rsidR="000F4BE2">
              <w:rPr>
                <w:noProof/>
                <w:webHidden/>
              </w:rPr>
              <w:tab/>
            </w:r>
            <w:r w:rsidR="000F4BE2">
              <w:rPr>
                <w:noProof/>
                <w:webHidden/>
              </w:rPr>
              <w:fldChar w:fldCharType="begin"/>
            </w:r>
            <w:r w:rsidR="000F4BE2">
              <w:rPr>
                <w:noProof/>
                <w:webHidden/>
              </w:rPr>
              <w:instrText xml:space="preserve"> PAGEREF _Toc24992745 \h </w:instrText>
            </w:r>
            <w:r w:rsidR="000F4BE2">
              <w:rPr>
                <w:noProof/>
                <w:webHidden/>
              </w:rPr>
            </w:r>
            <w:r w:rsidR="000F4BE2">
              <w:rPr>
                <w:noProof/>
                <w:webHidden/>
              </w:rPr>
              <w:fldChar w:fldCharType="separate"/>
            </w:r>
            <w:r w:rsidR="000F4BE2">
              <w:rPr>
                <w:noProof/>
                <w:webHidden/>
              </w:rPr>
              <w:t>4</w:t>
            </w:r>
            <w:r w:rsidR="000F4BE2">
              <w:rPr>
                <w:noProof/>
                <w:webHidden/>
              </w:rPr>
              <w:fldChar w:fldCharType="end"/>
            </w:r>
          </w:hyperlink>
        </w:p>
        <w:p w14:paraId="36FE606A" w14:textId="25CF5C6A" w:rsidR="000F4BE2" w:rsidRDefault="00EB7060">
          <w:pPr>
            <w:pStyle w:val="TOC2"/>
            <w:tabs>
              <w:tab w:val="right" w:leader="dot" w:pos="9629"/>
            </w:tabs>
            <w:rPr>
              <w:rFonts w:asciiTheme="minorHAnsi" w:eastAsiaTheme="minorEastAsia" w:hAnsiTheme="minorHAnsi"/>
              <w:noProof/>
              <w:sz w:val="22"/>
            </w:rPr>
          </w:pPr>
          <w:hyperlink w:anchor="_Toc24992746" w:history="1">
            <w:r w:rsidR="000F4BE2" w:rsidRPr="00855A55">
              <w:rPr>
                <w:rStyle w:val="Hyperlink"/>
                <w:noProof/>
              </w:rPr>
              <w:t>1.5. Đào tạo để tìm ra khách hàng tiềm năng và giáo viên chủ chốt</w:t>
            </w:r>
            <w:r w:rsidR="000F4BE2">
              <w:rPr>
                <w:noProof/>
                <w:webHidden/>
              </w:rPr>
              <w:tab/>
            </w:r>
            <w:r w:rsidR="000F4BE2">
              <w:rPr>
                <w:noProof/>
                <w:webHidden/>
              </w:rPr>
              <w:fldChar w:fldCharType="begin"/>
            </w:r>
            <w:r w:rsidR="000F4BE2">
              <w:rPr>
                <w:noProof/>
                <w:webHidden/>
              </w:rPr>
              <w:instrText xml:space="preserve"> PAGEREF _Toc24992746 \h </w:instrText>
            </w:r>
            <w:r w:rsidR="000F4BE2">
              <w:rPr>
                <w:noProof/>
                <w:webHidden/>
              </w:rPr>
            </w:r>
            <w:r w:rsidR="000F4BE2">
              <w:rPr>
                <w:noProof/>
                <w:webHidden/>
              </w:rPr>
              <w:fldChar w:fldCharType="separate"/>
            </w:r>
            <w:r w:rsidR="000F4BE2">
              <w:rPr>
                <w:noProof/>
                <w:webHidden/>
              </w:rPr>
              <w:t>4</w:t>
            </w:r>
            <w:r w:rsidR="000F4BE2">
              <w:rPr>
                <w:noProof/>
                <w:webHidden/>
              </w:rPr>
              <w:fldChar w:fldCharType="end"/>
            </w:r>
          </w:hyperlink>
        </w:p>
        <w:p w14:paraId="57C588CA" w14:textId="5057E810" w:rsidR="000F4BE2" w:rsidRDefault="00EB7060">
          <w:pPr>
            <w:pStyle w:val="TOC1"/>
            <w:tabs>
              <w:tab w:val="right" w:leader="dot" w:pos="9629"/>
            </w:tabs>
            <w:rPr>
              <w:rFonts w:asciiTheme="minorHAnsi" w:eastAsiaTheme="minorEastAsia" w:hAnsiTheme="minorHAnsi"/>
              <w:noProof/>
              <w:sz w:val="22"/>
            </w:rPr>
          </w:pPr>
          <w:hyperlink w:anchor="_Toc24992747" w:history="1">
            <w:r w:rsidR="000F4BE2" w:rsidRPr="00855A55">
              <w:rPr>
                <w:rStyle w:val="Hyperlink"/>
                <w:noProof/>
              </w:rPr>
              <w:t>II. CÔNG TÁC CHUẨN BỊ</w:t>
            </w:r>
            <w:r w:rsidR="000F4BE2">
              <w:rPr>
                <w:noProof/>
                <w:webHidden/>
              </w:rPr>
              <w:tab/>
            </w:r>
            <w:r w:rsidR="000F4BE2">
              <w:rPr>
                <w:noProof/>
                <w:webHidden/>
              </w:rPr>
              <w:fldChar w:fldCharType="begin"/>
            </w:r>
            <w:r w:rsidR="000F4BE2">
              <w:rPr>
                <w:noProof/>
                <w:webHidden/>
              </w:rPr>
              <w:instrText xml:space="preserve"> PAGEREF _Toc24992747 \h </w:instrText>
            </w:r>
            <w:r w:rsidR="000F4BE2">
              <w:rPr>
                <w:noProof/>
                <w:webHidden/>
              </w:rPr>
            </w:r>
            <w:r w:rsidR="000F4BE2">
              <w:rPr>
                <w:noProof/>
                <w:webHidden/>
              </w:rPr>
              <w:fldChar w:fldCharType="separate"/>
            </w:r>
            <w:r w:rsidR="000F4BE2">
              <w:rPr>
                <w:noProof/>
                <w:webHidden/>
              </w:rPr>
              <w:t>4</w:t>
            </w:r>
            <w:r w:rsidR="000F4BE2">
              <w:rPr>
                <w:noProof/>
                <w:webHidden/>
              </w:rPr>
              <w:fldChar w:fldCharType="end"/>
            </w:r>
          </w:hyperlink>
        </w:p>
        <w:p w14:paraId="501D95C2" w14:textId="1A3D84D4" w:rsidR="000F4BE2" w:rsidRDefault="00EB7060">
          <w:pPr>
            <w:pStyle w:val="TOC1"/>
            <w:tabs>
              <w:tab w:val="right" w:leader="dot" w:pos="9629"/>
            </w:tabs>
            <w:rPr>
              <w:rFonts w:asciiTheme="minorHAnsi" w:eastAsiaTheme="minorEastAsia" w:hAnsiTheme="minorHAnsi"/>
              <w:noProof/>
              <w:sz w:val="22"/>
            </w:rPr>
          </w:pPr>
          <w:hyperlink w:anchor="_Toc24992748" w:history="1">
            <w:r w:rsidR="000F4BE2" w:rsidRPr="00855A55">
              <w:rPr>
                <w:rStyle w:val="Hyperlink"/>
                <w:noProof/>
              </w:rPr>
              <w:t>III. NỘI DUNG ĐÀO TẠO</w:t>
            </w:r>
            <w:r w:rsidR="000F4BE2">
              <w:rPr>
                <w:noProof/>
                <w:webHidden/>
              </w:rPr>
              <w:tab/>
            </w:r>
            <w:r w:rsidR="000F4BE2">
              <w:rPr>
                <w:noProof/>
                <w:webHidden/>
              </w:rPr>
              <w:fldChar w:fldCharType="begin"/>
            </w:r>
            <w:r w:rsidR="000F4BE2">
              <w:rPr>
                <w:noProof/>
                <w:webHidden/>
              </w:rPr>
              <w:instrText xml:space="preserve"> PAGEREF _Toc24992748 \h </w:instrText>
            </w:r>
            <w:r w:rsidR="000F4BE2">
              <w:rPr>
                <w:noProof/>
                <w:webHidden/>
              </w:rPr>
            </w:r>
            <w:r w:rsidR="000F4BE2">
              <w:rPr>
                <w:noProof/>
                <w:webHidden/>
              </w:rPr>
              <w:fldChar w:fldCharType="separate"/>
            </w:r>
            <w:r w:rsidR="000F4BE2">
              <w:rPr>
                <w:noProof/>
                <w:webHidden/>
              </w:rPr>
              <w:t>5</w:t>
            </w:r>
            <w:r w:rsidR="000F4BE2">
              <w:rPr>
                <w:noProof/>
                <w:webHidden/>
              </w:rPr>
              <w:fldChar w:fldCharType="end"/>
            </w:r>
          </w:hyperlink>
        </w:p>
        <w:p w14:paraId="1A070E4B" w14:textId="1A764B45" w:rsidR="000F4BE2" w:rsidRDefault="00EB7060">
          <w:pPr>
            <w:pStyle w:val="TOC2"/>
            <w:tabs>
              <w:tab w:val="right" w:leader="dot" w:pos="9629"/>
            </w:tabs>
            <w:rPr>
              <w:rFonts w:asciiTheme="minorHAnsi" w:eastAsiaTheme="minorEastAsia" w:hAnsiTheme="minorHAnsi"/>
              <w:noProof/>
              <w:sz w:val="22"/>
            </w:rPr>
          </w:pPr>
          <w:hyperlink w:anchor="_Toc24992749" w:history="1">
            <w:r w:rsidR="000F4BE2" w:rsidRPr="00855A55">
              <w:rPr>
                <w:rStyle w:val="Hyperlink"/>
                <w:noProof/>
              </w:rPr>
              <w:t>3.1. Đào tạo cho học sinh</w:t>
            </w:r>
            <w:r w:rsidR="000F4BE2">
              <w:rPr>
                <w:noProof/>
                <w:webHidden/>
              </w:rPr>
              <w:tab/>
            </w:r>
            <w:r w:rsidR="000F4BE2">
              <w:rPr>
                <w:noProof/>
                <w:webHidden/>
              </w:rPr>
              <w:fldChar w:fldCharType="begin"/>
            </w:r>
            <w:r w:rsidR="000F4BE2">
              <w:rPr>
                <w:noProof/>
                <w:webHidden/>
              </w:rPr>
              <w:instrText xml:space="preserve"> PAGEREF _Toc24992749 \h </w:instrText>
            </w:r>
            <w:r w:rsidR="000F4BE2">
              <w:rPr>
                <w:noProof/>
                <w:webHidden/>
              </w:rPr>
            </w:r>
            <w:r w:rsidR="000F4BE2">
              <w:rPr>
                <w:noProof/>
                <w:webHidden/>
              </w:rPr>
              <w:fldChar w:fldCharType="separate"/>
            </w:r>
            <w:r w:rsidR="000F4BE2">
              <w:rPr>
                <w:noProof/>
                <w:webHidden/>
              </w:rPr>
              <w:t>5</w:t>
            </w:r>
            <w:r w:rsidR="000F4BE2">
              <w:rPr>
                <w:noProof/>
                <w:webHidden/>
              </w:rPr>
              <w:fldChar w:fldCharType="end"/>
            </w:r>
          </w:hyperlink>
        </w:p>
        <w:p w14:paraId="1BBC0C6B" w14:textId="3D45A4E3" w:rsidR="000F4BE2" w:rsidRDefault="00EB7060">
          <w:pPr>
            <w:pStyle w:val="TOC2"/>
            <w:tabs>
              <w:tab w:val="right" w:leader="dot" w:pos="9629"/>
            </w:tabs>
            <w:rPr>
              <w:rFonts w:asciiTheme="minorHAnsi" w:eastAsiaTheme="minorEastAsia" w:hAnsiTheme="minorHAnsi"/>
              <w:noProof/>
              <w:sz w:val="22"/>
            </w:rPr>
          </w:pPr>
          <w:hyperlink w:anchor="_Toc24992750" w:history="1">
            <w:r w:rsidR="000F4BE2" w:rsidRPr="00855A55">
              <w:rPr>
                <w:rStyle w:val="Hyperlink"/>
                <w:noProof/>
              </w:rPr>
              <w:t>3.2. Đào tạo cho giáo viên</w:t>
            </w:r>
            <w:r w:rsidR="000F4BE2">
              <w:rPr>
                <w:noProof/>
                <w:webHidden/>
              </w:rPr>
              <w:tab/>
            </w:r>
            <w:r w:rsidR="000F4BE2">
              <w:rPr>
                <w:noProof/>
                <w:webHidden/>
              </w:rPr>
              <w:fldChar w:fldCharType="begin"/>
            </w:r>
            <w:r w:rsidR="000F4BE2">
              <w:rPr>
                <w:noProof/>
                <w:webHidden/>
              </w:rPr>
              <w:instrText xml:space="preserve"> PAGEREF _Toc24992750 \h </w:instrText>
            </w:r>
            <w:r w:rsidR="000F4BE2">
              <w:rPr>
                <w:noProof/>
                <w:webHidden/>
              </w:rPr>
            </w:r>
            <w:r w:rsidR="000F4BE2">
              <w:rPr>
                <w:noProof/>
                <w:webHidden/>
              </w:rPr>
              <w:fldChar w:fldCharType="separate"/>
            </w:r>
            <w:r w:rsidR="000F4BE2">
              <w:rPr>
                <w:noProof/>
                <w:webHidden/>
              </w:rPr>
              <w:t>5</w:t>
            </w:r>
            <w:r w:rsidR="000F4BE2">
              <w:rPr>
                <w:noProof/>
                <w:webHidden/>
              </w:rPr>
              <w:fldChar w:fldCharType="end"/>
            </w:r>
          </w:hyperlink>
        </w:p>
        <w:p w14:paraId="18352F0E" w14:textId="40739134" w:rsidR="000F4BE2" w:rsidRDefault="00EB7060">
          <w:pPr>
            <w:pStyle w:val="TOC2"/>
            <w:tabs>
              <w:tab w:val="right" w:leader="dot" w:pos="9629"/>
            </w:tabs>
            <w:rPr>
              <w:rFonts w:asciiTheme="minorHAnsi" w:eastAsiaTheme="minorEastAsia" w:hAnsiTheme="minorHAnsi"/>
              <w:noProof/>
              <w:sz w:val="22"/>
            </w:rPr>
          </w:pPr>
          <w:hyperlink w:anchor="_Toc24992751" w:history="1">
            <w:r w:rsidR="000F4BE2" w:rsidRPr="00855A55">
              <w:rPr>
                <w:rStyle w:val="Hyperlink"/>
                <w:noProof/>
              </w:rPr>
              <w:t>3.3. Đào tạo cho BGH, admin trường</w:t>
            </w:r>
            <w:r w:rsidR="000F4BE2">
              <w:rPr>
                <w:noProof/>
                <w:webHidden/>
              </w:rPr>
              <w:tab/>
            </w:r>
            <w:r w:rsidR="000F4BE2">
              <w:rPr>
                <w:noProof/>
                <w:webHidden/>
              </w:rPr>
              <w:fldChar w:fldCharType="begin"/>
            </w:r>
            <w:r w:rsidR="000F4BE2">
              <w:rPr>
                <w:noProof/>
                <w:webHidden/>
              </w:rPr>
              <w:instrText xml:space="preserve"> PAGEREF _Toc24992751 \h </w:instrText>
            </w:r>
            <w:r w:rsidR="000F4BE2">
              <w:rPr>
                <w:noProof/>
                <w:webHidden/>
              </w:rPr>
            </w:r>
            <w:r w:rsidR="000F4BE2">
              <w:rPr>
                <w:noProof/>
                <w:webHidden/>
              </w:rPr>
              <w:fldChar w:fldCharType="separate"/>
            </w:r>
            <w:r w:rsidR="000F4BE2">
              <w:rPr>
                <w:noProof/>
                <w:webHidden/>
              </w:rPr>
              <w:t>5</w:t>
            </w:r>
            <w:r w:rsidR="000F4BE2">
              <w:rPr>
                <w:noProof/>
                <w:webHidden/>
              </w:rPr>
              <w:fldChar w:fldCharType="end"/>
            </w:r>
          </w:hyperlink>
        </w:p>
        <w:p w14:paraId="4B5AD8D1" w14:textId="1C4E75FA" w:rsidR="000F4BE2" w:rsidRDefault="00EB7060">
          <w:pPr>
            <w:pStyle w:val="TOC2"/>
            <w:tabs>
              <w:tab w:val="right" w:leader="dot" w:pos="9629"/>
            </w:tabs>
            <w:rPr>
              <w:rFonts w:asciiTheme="minorHAnsi" w:eastAsiaTheme="minorEastAsia" w:hAnsiTheme="minorHAnsi"/>
              <w:noProof/>
              <w:sz w:val="22"/>
            </w:rPr>
          </w:pPr>
          <w:hyperlink w:anchor="_Toc24992752" w:history="1">
            <w:r w:rsidR="000F4BE2" w:rsidRPr="00855A55">
              <w:rPr>
                <w:rStyle w:val="Hyperlink"/>
                <w:noProof/>
              </w:rPr>
              <w:t>3.4. Đào tạo cho Phòng, Sở</w:t>
            </w:r>
            <w:r w:rsidR="000F4BE2">
              <w:rPr>
                <w:noProof/>
                <w:webHidden/>
              </w:rPr>
              <w:tab/>
            </w:r>
            <w:r w:rsidR="000F4BE2">
              <w:rPr>
                <w:noProof/>
                <w:webHidden/>
              </w:rPr>
              <w:fldChar w:fldCharType="begin"/>
            </w:r>
            <w:r w:rsidR="000F4BE2">
              <w:rPr>
                <w:noProof/>
                <w:webHidden/>
              </w:rPr>
              <w:instrText xml:space="preserve"> PAGEREF _Toc24992752 \h </w:instrText>
            </w:r>
            <w:r w:rsidR="000F4BE2">
              <w:rPr>
                <w:noProof/>
                <w:webHidden/>
              </w:rPr>
            </w:r>
            <w:r w:rsidR="000F4BE2">
              <w:rPr>
                <w:noProof/>
                <w:webHidden/>
              </w:rPr>
              <w:fldChar w:fldCharType="separate"/>
            </w:r>
            <w:r w:rsidR="000F4BE2">
              <w:rPr>
                <w:noProof/>
                <w:webHidden/>
              </w:rPr>
              <w:t>5</w:t>
            </w:r>
            <w:r w:rsidR="000F4BE2">
              <w:rPr>
                <w:noProof/>
                <w:webHidden/>
              </w:rPr>
              <w:fldChar w:fldCharType="end"/>
            </w:r>
          </w:hyperlink>
        </w:p>
        <w:p w14:paraId="773CB49F" w14:textId="2FD81E72" w:rsidR="000F4BE2" w:rsidRDefault="00EB7060">
          <w:pPr>
            <w:pStyle w:val="TOC2"/>
            <w:tabs>
              <w:tab w:val="right" w:leader="dot" w:pos="9629"/>
            </w:tabs>
            <w:rPr>
              <w:rFonts w:asciiTheme="minorHAnsi" w:eastAsiaTheme="minorEastAsia" w:hAnsiTheme="minorHAnsi"/>
              <w:noProof/>
              <w:sz w:val="22"/>
            </w:rPr>
          </w:pPr>
          <w:hyperlink w:anchor="_Toc24992753" w:history="1">
            <w:r w:rsidR="000F4BE2" w:rsidRPr="00855A55">
              <w:rPr>
                <w:rStyle w:val="Hyperlink"/>
                <w:noProof/>
              </w:rPr>
              <w:t>3.5. Đào tạo cho phụ huynh</w:t>
            </w:r>
            <w:r w:rsidR="000F4BE2">
              <w:rPr>
                <w:noProof/>
                <w:webHidden/>
              </w:rPr>
              <w:tab/>
            </w:r>
            <w:r w:rsidR="000F4BE2">
              <w:rPr>
                <w:noProof/>
                <w:webHidden/>
              </w:rPr>
              <w:fldChar w:fldCharType="begin"/>
            </w:r>
            <w:r w:rsidR="000F4BE2">
              <w:rPr>
                <w:noProof/>
                <w:webHidden/>
              </w:rPr>
              <w:instrText xml:space="preserve"> PAGEREF _Toc24992753 \h </w:instrText>
            </w:r>
            <w:r w:rsidR="000F4BE2">
              <w:rPr>
                <w:noProof/>
                <w:webHidden/>
              </w:rPr>
            </w:r>
            <w:r w:rsidR="000F4BE2">
              <w:rPr>
                <w:noProof/>
                <w:webHidden/>
              </w:rPr>
              <w:fldChar w:fldCharType="separate"/>
            </w:r>
            <w:r w:rsidR="000F4BE2">
              <w:rPr>
                <w:noProof/>
                <w:webHidden/>
              </w:rPr>
              <w:t>5</w:t>
            </w:r>
            <w:r w:rsidR="000F4BE2">
              <w:rPr>
                <w:noProof/>
                <w:webHidden/>
              </w:rPr>
              <w:fldChar w:fldCharType="end"/>
            </w:r>
          </w:hyperlink>
        </w:p>
        <w:p w14:paraId="6EEA2AC6" w14:textId="47CEB768" w:rsidR="000F4BE2" w:rsidRDefault="00EB7060">
          <w:pPr>
            <w:pStyle w:val="TOC1"/>
            <w:tabs>
              <w:tab w:val="right" w:leader="dot" w:pos="9629"/>
            </w:tabs>
            <w:rPr>
              <w:rFonts w:asciiTheme="minorHAnsi" w:eastAsiaTheme="minorEastAsia" w:hAnsiTheme="minorHAnsi"/>
              <w:noProof/>
              <w:sz w:val="22"/>
            </w:rPr>
          </w:pPr>
          <w:hyperlink w:anchor="_Toc24992754" w:history="1">
            <w:r w:rsidR="000F4BE2" w:rsidRPr="00855A55">
              <w:rPr>
                <w:rStyle w:val="Hyperlink"/>
                <w:noProof/>
              </w:rPr>
              <w:t>IV. KỊCH BẢN ĐÀO TẠO CHI TIẾT</w:t>
            </w:r>
            <w:r w:rsidR="000F4BE2">
              <w:rPr>
                <w:noProof/>
                <w:webHidden/>
              </w:rPr>
              <w:tab/>
            </w:r>
            <w:r w:rsidR="000F4BE2">
              <w:rPr>
                <w:noProof/>
                <w:webHidden/>
              </w:rPr>
              <w:fldChar w:fldCharType="begin"/>
            </w:r>
            <w:r w:rsidR="000F4BE2">
              <w:rPr>
                <w:noProof/>
                <w:webHidden/>
              </w:rPr>
              <w:instrText xml:space="preserve"> PAGEREF _Toc24992754 \h </w:instrText>
            </w:r>
            <w:r w:rsidR="000F4BE2">
              <w:rPr>
                <w:noProof/>
                <w:webHidden/>
              </w:rPr>
            </w:r>
            <w:r w:rsidR="000F4BE2">
              <w:rPr>
                <w:noProof/>
                <w:webHidden/>
              </w:rPr>
              <w:fldChar w:fldCharType="separate"/>
            </w:r>
            <w:r w:rsidR="000F4BE2">
              <w:rPr>
                <w:noProof/>
                <w:webHidden/>
              </w:rPr>
              <w:t>6</w:t>
            </w:r>
            <w:r w:rsidR="000F4BE2">
              <w:rPr>
                <w:noProof/>
                <w:webHidden/>
              </w:rPr>
              <w:fldChar w:fldCharType="end"/>
            </w:r>
          </w:hyperlink>
        </w:p>
        <w:p w14:paraId="2877E73E" w14:textId="00772012" w:rsidR="000F4BE2" w:rsidRDefault="00EB7060">
          <w:pPr>
            <w:pStyle w:val="TOC1"/>
            <w:tabs>
              <w:tab w:val="right" w:leader="dot" w:pos="9629"/>
            </w:tabs>
            <w:rPr>
              <w:rFonts w:asciiTheme="minorHAnsi" w:eastAsiaTheme="minorEastAsia" w:hAnsiTheme="minorHAnsi"/>
              <w:noProof/>
              <w:sz w:val="22"/>
            </w:rPr>
          </w:pPr>
          <w:hyperlink w:anchor="_Toc24992755" w:history="1">
            <w:r w:rsidR="000F4BE2" w:rsidRPr="00855A55">
              <w:rPr>
                <w:rStyle w:val="Hyperlink"/>
                <w:noProof/>
              </w:rPr>
              <w:t>Buổi 1: Làm quen và hướng dẫn học, thi trực tuyến</w:t>
            </w:r>
            <w:r w:rsidR="000F4BE2">
              <w:rPr>
                <w:noProof/>
                <w:webHidden/>
              </w:rPr>
              <w:tab/>
            </w:r>
            <w:r w:rsidR="000F4BE2">
              <w:rPr>
                <w:noProof/>
                <w:webHidden/>
              </w:rPr>
              <w:fldChar w:fldCharType="begin"/>
            </w:r>
            <w:r w:rsidR="000F4BE2">
              <w:rPr>
                <w:noProof/>
                <w:webHidden/>
              </w:rPr>
              <w:instrText xml:space="preserve"> PAGEREF _Toc24992755 \h </w:instrText>
            </w:r>
            <w:r w:rsidR="000F4BE2">
              <w:rPr>
                <w:noProof/>
                <w:webHidden/>
              </w:rPr>
            </w:r>
            <w:r w:rsidR="000F4BE2">
              <w:rPr>
                <w:noProof/>
                <w:webHidden/>
              </w:rPr>
              <w:fldChar w:fldCharType="separate"/>
            </w:r>
            <w:r w:rsidR="000F4BE2">
              <w:rPr>
                <w:noProof/>
                <w:webHidden/>
              </w:rPr>
              <w:t>6</w:t>
            </w:r>
            <w:r w:rsidR="000F4BE2">
              <w:rPr>
                <w:noProof/>
                <w:webHidden/>
              </w:rPr>
              <w:fldChar w:fldCharType="end"/>
            </w:r>
          </w:hyperlink>
        </w:p>
        <w:p w14:paraId="1AEEEC00" w14:textId="66FA6AE8" w:rsidR="000F4BE2" w:rsidRDefault="00EB7060">
          <w:pPr>
            <w:pStyle w:val="TOC2"/>
            <w:tabs>
              <w:tab w:val="right" w:leader="dot" w:pos="9629"/>
            </w:tabs>
            <w:rPr>
              <w:rFonts w:asciiTheme="minorHAnsi" w:eastAsiaTheme="minorEastAsia" w:hAnsiTheme="minorHAnsi"/>
              <w:noProof/>
              <w:sz w:val="22"/>
            </w:rPr>
          </w:pPr>
          <w:hyperlink w:anchor="_Toc24992756" w:history="1">
            <w:r w:rsidR="000F4BE2" w:rsidRPr="00855A55">
              <w:rPr>
                <w:rStyle w:val="Hyperlink"/>
                <w:noProof/>
              </w:rPr>
              <w:t>1.1. Thông qua kế hoạch triển khai và nội dung đào tạo (10 phút)</w:t>
            </w:r>
            <w:r w:rsidR="000F4BE2">
              <w:rPr>
                <w:noProof/>
                <w:webHidden/>
              </w:rPr>
              <w:tab/>
            </w:r>
            <w:r w:rsidR="000F4BE2">
              <w:rPr>
                <w:noProof/>
                <w:webHidden/>
              </w:rPr>
              <w:fldChar w:fldCharType="begin"/>
            </w:r>
            <w:r w:rsidR="000F4BE2">
              <w:rPr>
                <w:noProof/>
                <w:webHidden/>
              </w:rPr>
              <w:instrText xml:space="preserve"> PAGEREF _Toc24992756 \h </w:instrText>
            </w:r>
            <w:r w:rsidR="000F4BE2">
              <w:rPr>
                <w:noProof/>
                <w:webHidden/>
              </w:rPr>
            </w:r>
            <w:r w:rsidR="000F4BE2">
              <w:rPr>
                <w:noProof/>
                <w:webHidden/>
              </w:rPr>
              <w:fldChar w:fldCharType="separate"/>
            </w:r>
            <w:r w:rsidR="000F4BE2">
              <w:rPr>
                <w:noProof/>
                <w:webHidden/>
              </w:rPr>
              <w:t>6</w:t>
            </w:r>
            <w:r w:rsidR="000F4BE2">
              <w:rPr>
                <w:noProof/>
                <w:webHidden/>
              </w:rPr>
              <w:fldChar w:fldCharType="end"/>
            </w:r>
          </w:hyperlink>
        </w:p>
        <w:p w14:paraId="5AE0717F" w14:textId="2428C9A8" w:rsidR="000F4BE2" w:rsidRDefault="00EB7060">
          <w:pPr>
            <w:pStyle w:val="TOC2"/>
            <w:tabs>
              <w:tab w:val="right" w:leader="dot" w:pos="9629"/>
            </w:tabs>
            <w:rPr>
              <w:rFonts w:asciiTheme="minorHAnsi" w:eastAsiaTheme="minorEastAsia" w:hAnsiTheme="minorHAnsi"/>
              <w:noProof/>
              <w:sz w:val="22"/>
            </w:rPr>
          </w:pPr>
          <w:hyperlink w:anchor="_Toc24992757" w:history="1">
            <w:r w:rsidR="000F4BE2" w:rsidRPr="00855A55">
              <w:rPr>
                <w:rStyle w:val="Hyperlink"/>
                <w:noProof/>
              </w:rPr>
              <w:t>1.2. Bàn giao tài khoản và hướng dẫn đăng nhập (15 phút)</w:t>
            </w:r>
            <w:r w:rsidR="000F4BE2">
              <w:rPr>
                <w:noProof/>
                <w:webHidden/>
              </w:rPr>
              <w:tab/>
            </w:r>
            <w:r w:rsidR="000F4BE2">
              <w:rPr>
                <w:noProof/>
                <w:webHidden/>
              </w:rPr>
              <w:fldChar w:fldCharType="begin"/>
            </w:r>
            <w:r w:rsidR="000F4BE2">
              <w:rPr>
                <w:noProof/>
                <w:webHidden/>
              </w:rPr>
              <w:instrText xml:space="preserve"> PAGEREF _Toc24992757 \h </w:instrText>
            </w:r>
            <w:r w:rsidR="000F4BE2">
              <w:rPr>
                <w:noProof/>
                <w:webHidden/>
              </w:rPr>
            </w:r>
            <w:r w:rsidR="000F4BE2">
              <w:rPr>
                <w:noProof/>
                <w:webHidden/>
              </w:rPr>
              <w:fldChar w:fldCharType="separate"/>
            </w:r>
            <w:r w:rsidR="000F4BE2">
              <w:rPr>
                <w:noProof/>
                <w:webHidden/>
              </w:rPr>
              <w:t>6</w:t>
            </w:r>
            <w:r w:rsidR="000F4BE2">
              <w:rPr>
                <w:noProof/>
                <w:webHidden/>
              </w:rPr>
              <w:fldChar w:fldCharType="end"/>
            </w:r>
          </w:hyperlink>
        </w:p>
        <w:p w14:paraId="6F6F097F" w14:textId="525B5D8B" w:rsidR="000F4BE2" w:rsidRDefault="00EB7060">
          <w:pPr>
            <w:pStyle w:val="TOC2"/>
            <w:tabs>
              <w:tab w:val="right" w:leader="dot" w:pos="9629"/>
            </w:tabs>
            <w:rPr>
              <w:rFonts w:asciiTheme="minorHAnsi" w:eastAsiaTheme="minorEastAsia" w:hAnsiTheme="minorHAnsi"/>
              <w:noProof/>
              <w:sz w:val="22"/>
            </w:rPr>
          </w:pPr>
          <w:hyperlink w:anchor="_Toc24992758" w:history="1">
            <w:r w:rsidR="000F4BE2" w:rsidRPr="00855A55">
              <w:rPr>
                <w:rStyle w:val="Hyperlink"/>
                <w:noProof/>
              </w:rPr>
              <w:t>1.3. Hướng dẫn tính năng mạng xã hội (15 phút)</w:t>
            </w:r>
            <w:r w:rsidR="000F4BE2">
              <w:rPr>
                <w:noProof/>
                <w:webHidden/>
              </w:rPr>
              <w:tab/>
            </w:r>
            <w:r w:rsidR="000F4BE2">
              <w:rPr>
                <w:noProof/>
                <w:webHidden/>
              </w:rPr>
              <w:fldChar w:fldCharType="begin"/>
            </w:r>
            <w:r w:rsidR="000F4BE2">
              <w:rPr>
                <w:noProof/>
                <w:webHidden/>
              </w:rPr>
              <w:instrText xml:space="preserve"> PAGEREF _Toc24992758 \h </w:instrText>
            </w:r>
            <w:r w:rsidR="000F4BE2">
              <w:rPr>
                <w:noProof/>
                <w:webHidden/>
              </w:rPr>
            </w:r>
            <w:r w:rsidR="000F4BE2">
              <w:rPr>
                <w:noProof/>
                <w:webHidden/>
              </w:rPr>
              <w:fldChar w:fldCharType="separate"/>
            </w:r>
            <w:r w:rsidR="000F4BE2">
              <w:rPr>
                <w:noProof/>
                <w:webHidden/>
              </w:rPr>
              <w:t>7</w:t>
            </w:r>
            <w:r w:rsidR="000F4BE2">
              <w:rPr>
                <w:noProof/>
                <w:webHidden/>
              </w:rPr>
              <w:fldChar w:fldCharType="end"/>
            </w:r>
          </w:hyperlink>
        </w:p>
        <w:p w14:paraId="11CC50B7" w14:textId="02BBEC0D" w:rsidR="000F4BE2" w:rsidRDefault="00EB7060">
          <w:pPr>
            <w:pStyle w:val="TOC2"/>
            <w:tabs>
              <w:tab w:val="right" w:leader="dot" w:pos="9629"/>
            </w:tabs>
            <w:rPr>
              <w:rFonts w:asciiTheme="minorHAnsi" w:eastAsiaTheme="minorEastAsia" w:hAnsiTheme="minorHAnsi"/>
              <w:noProof/>
              <w:sz w:val="22"/>
            </w:rPr>
          </w:pPr>
          <w:hyperlink w:anchor="_Toc24992759" w:history="1">
            <w:r w:rsidR="000F4BE2" w:rsidRPr="00855A55">
              <w:rPr>
                <w:rStyle w:val="Hyperlink"/>
                <w:noProof/>
              </w:rPr>
              <w:t>1.4. Hướng dẫn tìm kiếm (5 phút)</w:t>
            </w:r>
            <w:r w:rsidR="000F4BE2">
              <w:rPr>
                <w:noProof/>
                <w:webHidden/>
              </w:rPr>
              <w:tab/>
            </w:r>
            <w:r w:rsidR="000F4BE2">
              <w:rPr>
                <w:noProof/>
                <w:webHidden/>
              </w:rPr>
              <w:fldChar w:fldCharType="begin"/>
            </w:r>
            <w:r w:rsidR="000F4BE2">
              <w:rPr>
                <w:noProof/>
                <w:webHidden/>
              </w:rPr>
              <w:instrText xml:space="preserve"> PAGEREF _Toc24992759 \h </w:instrText>
            </w:r>
            <w:r w:rsidR="000F4BE2">
              <w:rPr>
                <w:noProof/>
                <w:webHidden/>
              </w:rPr>
            </w:r>
            <w:r w:rsidR="000F4BE2">
              <w:rPr>
                <w:noProof/>
                <w:webHidden/>
              </w:rPr>
              <w:fldChar w:fldCharType="separate"/>
            </w:r>
            <w:r w:rsidR="000F4BE2">
              <w:rPr>
                <w:noProof/>
                <w:webHidden/>
              </w:rPr>
              <w:t>7</w:t>
            </w:r>
            <w:r w:rsidR="000F4BE2">
              <w:rPr>
                <w:noProof/>
                <w:webHidden/>
              </w:rPr>
              <w:fldChar w:fldCharType="end"/>
            </w:r>
          </w:hyperlink>
        </w:p>
        <w:p w14:paraId="66412E75" w14:textId="572F9A4D" w:rsidR="000F4BE2" w:rsidRDefault="00EB7060">
          <w:pPr>
            <w:pStyle w:val="TOC2"/>
            <w:tabs>
              <w:tab w:val="right" w:leader="dot" w:pos="9629"/>
            </w:tabs>
            <w:rPr>
              <w:rFonts w:asciiTheme="minorHAnsi" w:eastAsiaTheme="minorEastAsia" w:hAnsiTheme="minorHAnsi"/>
              <w:noProof/>
              <w:sz w:val="22"/>
            </w:rPr>
          </w:pPr>
          <w:hyperlink w:anchor="_Toc24992760" w:history="1">
            <w:r w:rsidR="000F4BE2" w:rsidRPr="00855A55">
              <w:rPr>
                <w:rStyle w:val="Hyperlink"/>
                <w:noProof/>
              </w:rPr>
              <w:t>1.5. Hướng dẫn tham gia khóa học, kỳ thi (30 phút)</w:t>
            </w:r>
            <w:r w:rsidR="000F4BE2">
              <w:rPr>
                <w:noProof/>
                <w:webHidden/>
              </w:rPr>
              <w:tab/>
            </w:r>
            <w:r w:rsidR="000F4BE2">
              <w:rPr>
                <w:noProof/>
                <w:webHidden/>
              </w:rPr>
              <w:fldChar w:fldCharType="begin"/>
            </w:r>
            <w:r w:rsidR="000F4BE2">
              <w:rPr>
                <w:noProof/>
                <w:webHidden/>
              </w:rPr>
              <w:instrText xml:space="preserve"> PAGEREF _Toc24992760 \h </w:instrText>
            </w:r>
            <w:r w:rsidR="000F4BE2">
              <w:rPr>
                <w:noProof/>
                <w:webHidden/>
              </w:rPr>
            </w:r>
            <w:r w:rsidR="000F4BE2">
              <w:rPr>
                <w:noProof/>
                <w:webHidden/>
              </w:rPr>
              <w:fldChar w:fldCharType="separate"/>
            </w:r>
            <w:r w:rsidR="000F4BE2">
              <w:rPr>
                <w:noProof/>
                <w:webHidden/>
              </w:rPr>
              <w:t>7</w:t>
            </w:r>
            <w:r w:rsidR="000F4BE2">
              <w:rPr>
                <w:noProof/>
                <w:webHidden/>
              </w:rPr>
              <w:fldChar w:fldCharType="end"/>
            </w:r>
          </w:hyperlink>
        </w:p>
        <w:p w14:paraId="6DA01E43" w14:textId="7A29EA19" w:rsidR="000F4BE2" w:rsidRDefault="00EB7060">
          <w:pPr>
            <w:pStyle w:val="TOC2"/>
            <w:tabs>
              <w:tab w:val="right" w:leader="dot" w:pos="9629"/>
            </w:tabs>
            <w:rPr>
              <w:rFonts w:asciiTheme="minorHAnsi" w:eastAsiaTheme="minorEastAsia" w:hAnsiTheme="minorHAnsi"/>
              <w:noProof/>
              <w:sz w:val="22"/>
            </w:rPr>
          </w:pPr>
          <w:hyperlink w:anchor="_Toc24992761" w:history="1">
            <w:r w:rsidR="000F4BE2" w:rsidRPr="00855A55">
              <w:rPr>
                <w:rStyle w:val="Hyperlink"/>
                <w:noProof/>
              </w:rPr>
              <w:t>1.6. Hướng dẫn các tính năng quản trị dành cho giáo viên (15 phút)</w:t>
            </w:r>
            <w:r w:rsidR="000F4BE2">
              <w:rPr>
                <w:noProof/>
                <w:webHidden/>
              </w:rPr>
              <w:tab/>
            </w:r>
            <w:r w:rsidR="000F4BE2">
              <w:rPr>
                <w:noProof/>
                <w:webHidden/>
              </w:rPr>
              <w:fldChar w:fldCharType="begin"/>
            </w:r>
            <w:r w:rsidR="000F4BE2">
              <w:rPr>
                <w:noProof/>
                <w:webHidden/>
              </w:rPr>
              <w:instrText xml:space="preserve"> PAGEREF _Toc24992761 \h </w:instrText>
            </w:r>
            <w:r w:rsidR="000F4BE2">
              <w:rPr>
                <w:noProof/>
                <w:webHidden/>
              </w:rPr>
            </w:r>
            <w:r w:rsidR="000F4BE2">
              <w:rPr>
                <w:noProof/>
                <w:webHidden/>
              </w:rPr>
              <w:fldChar w:fldCharType="separate"/>
            </w:r>
            <w:r w:rsidR="000F4BE2">
              <w:rPr>
                <w:noProof/>
                <w:webHidden/>
              </w:rPr>
              <w:t>8</w:t>
            </w:r>
            <w:r w:rsidR="000F4BE2">
              <w:rPr>
                <w:noProof/>
                <w:webHidden/>
              </w:rPr>
              <w:fldChar w:fldCharType="end"/>
            </w:r>
          </w:hyperlink>
        </w:p>
        <w:p w14:paraId="32B5CF6D" w14:textId="593B44B6" w:rsidR="000F4BE2" w:rsidRDefault="00EB7060">
          <w:pPr>
            <w:pStyle w:val="TOC2"/>
            <w:tabs>
              <w:tab w:val="right" w:leader="dot" w:pos="9629"/>
            </w:tabs>
            <w:rPr>
              <w:rFonts w:asciiTheme="minorHAnsi" w:eastAsiaTheme="minorEastAsia" w:hAnsiTheme="minorHAnsi"/>
              <w:noProof/>
              <w:sz w:val="22"/>
            </w:rPr>
          </w:pPr>
          <w:hyperlink w:anchor="_Toc24992762" w:history="1">
            <w:r w:rsidR="000F4BE2" w:rsidRPr="00855A55">
              <w:rPr>
                <w:rStyle w:val="Hyperlink"/>
                <w:noProof/>
                <w:lang w:val="en-GB"/>
              </w:rPr>
              <w:t>1.7. Thực hành (30 phút)</w:t>
            </w:r>
            <w:r w:rsidR="000F4BE2">
              <w:rPr>
                <w:noProof/>
                <w:webHidden/>
              </w:rPr>
              <w:tab/>
            </w:r>
            <w:r w:rsidR="000F4BE2">
              <w:rPr>
                <w:noProof/>
                <w:webHidden/>
              </w:rPr>
              <w:fldChar w:fldCharType="begin"/>
            </w:r>
            <w:r w:rsidR="000F4BE2">
              <w:rPr>
                <w:noProof/>
                <w:webHidden/>
              </w:rPr>
              <w:instrText xml:space="preserve"> PAGEREF _Toc24992762 \h </w:instrText>
            </w:r>
            <w:r w:rsidR="000F4BE2">
              <w:rPr>
                <w:noProof/>
                <w:webHidden/>
              </w:rPr>
            </w:r>
            <w:r w:rsidR="000F4BE2">
              <w:rPr>
                <w:noProof/>
                <w:webHidden/>
              </w:rPr>
              <w:fldChar w:fldCharType="separate"/>
            </w:r>
            <w:r w:rsidR="000F4BE2">
              <w:rPr>
                <w:noProof/>
                <w:webHidden/>
              </w:rPr>
              <w:t>8</w:t>
            </w:r>
            <w:r w:rsidR="000F4BE2">
              <w:rPr>
                <w:noProof/>
                <w:webHidden/>
              </w:rPr>
              <w:fldChar w:fldCharType="end"/>
            </w:r>
          </w:hyperlink>
        </w:p>
        <w:p w14:paraId="03E34F69" w14:textId="635DE24A" w:rsidR="000F4BE2" w:rsidRDefault="00EB7060">
          <w:pPr>
            <w:pStyle w:val="TOC2"/>
            <w:tabs>
              <w:tab w:val="right" w:leader="dot" w:pos="9629"/>
            </w:tabs>
            <w:rPr>
              <w:rFonts w:asciiTheme="minorHAnsi" w:eastAsiaTheme="minorEastAsia" w:hAnsiTheme="minorHAnsi"/>
              <w:noProof/>
              <w:sz w:val="22"/>
            </w:rPr>
          </w:pPr>
          <w:hyperlink w:anchor="_Toc24992763" w:history="1">
            <w:r w:rsidR="000F4BE2" w:rsidRPr="00855A55">
              <w:rPr>
                <w:rStyle w:val="Hyperlink"/>
                <w:noProof/>
                <w:lang w:val="en-GB"/>
              </w:rPr>
              <w:t>1.8. Giao bài tập về nhà (thời gian còn lại)</w:t>
            </w:r>
            <w:r w:rsidR="000F4BE2">
              <w:rPr>
                <w:noProof/>
                <w:webHidden/>
              </w:rPr>
              <w:tab/>
            </w:r>
            <w:r w:rsidR="000F4BE2">
              <w:rPr>
                <w:noProof/>
                <w:webHidden/>
              </w:rPr>
              <w:fldChar w:fldCharType="begin"/>
            </w:r>
            <w:r w:rsidR="000F4BE2">
              <w:rPr>
                <w:noProof/>
                <w:webHidden/>
              </w:rPr>
              <w:instrText xml:space="preserve"> PAGEREF _Toc24992763 \h </w:instrText>
            </w:r>
            <w:r w:rsidR="000F4BE2">
              <w:rPr>
                <w:noProof/>
                <w:webHidden/>
              </w:rPr>
            </w:r>
            <w:r w:rsidR="000F4BE2">
              <w:rPr>
                <w:noProof/>
                <w:webHidden/>
              </w:rPr>
              <w:fldChar w:fldCharType="separate"/>
            </w:r>
            <w:r w:rsidR="000F4BE2">
              <w:rPr>
                <w:noProof/>
                <w:webHidden/>
              </w:rPr>
              <w:t>8</w:t>
            </w:r>
            <w:r w:rsidR="000F4BE2">
              <w:rPr>
                <w:noProof/>
                <w:webHidden/>
              </w:rPr>
              <w:fldChar w:fldCharType="end"/>
            </w:r>
          </w:hyperlink>
        </w:p>
        <w:p w14:paraId="426A1535" w14:textId="58A5F1AA" w:rsidR="000F4BE2" w:rsidRDefault="00EB7060">
          <w:pPr>
            <w:pStyle w:val="TOC1"/>
            <w:tabs>
              <w:tab w:val="right" w:leader="dot" w:pos="9629"/>
            </w:tabs>
            <w:rPr>
              <w:rFonts w:asciiTheme="minorHAnsi" w:eastAsiaTheme="minorEastAsia" w:hAnsiTheme="minorHAnsi"/>
              <w:noProof/>
              <w:sz w:val="22"/>
            </w:rPr>
          </w:pPr>
          <w:hyperlink w:anchor="_Toc24992764" w:history="1">
            <w:r w:rsidR="000F4BE2" w:rsidRPr="00855A55">
              <w:rPr>
                <w:rStyle w:val="Hyperlink"/>
                <w:noProof/>
              </w:rPr>
              <w:t>Buổi 2: Hướng dẫn giáo viên tạo nội dung trực tuyến</w:t>
            </w:r>
            <w:r w:rsidR="000F4BE2">
              <w:rPr>
                <w:noProof/>
                <w:webHidden/>
              </w:rPr>
              <w:tab/>
            </w:r>
            <w:r w:rsidR="000F4BE2">
              <w:rPr>
                <w:noProof/>
                <w:webHidden/>
              </w:rPr>
              <w:fldChar w:fldCharType="begin"/>
            </w:r>
            <w:r w:rsidR="000F4BE2">
              <w:rPr>
                <w:noProof/>
                <w:webHidden/>
              </w:rPr>
              <w:instrText xml:space="preserve"> PAGEREF _Toc24992764 \h </w:instrText>
            </w:r>
            <w:r w:rsidR="000F4BE2">
              <w:rPr>
                <w:noProof/>
                <w:webHidden/>
              </w:rPr>
            </w:r>
            <w:r w:rsidR="000F4BE2">
              <w:rPr>
                <w:noProof/>
                <w:webHidden/>
              </w:rPr>
              <w:fldChar w:fldCharType="separate"/>
            </w:r>
            <w:r w:rsidR="000F4BE2">
              <w:rPr>
                <w:noProof/>
                <w:webHidden/>
              </w:rPr>
              <w:t>9</w:t>
            </w:r>
            <w:r w:rsidR="000F4BE2">
              <w:rPr>
                <w:noProof/>
                <w:webHidden/>
              </w:rPr>
              <w:fldChar w:fldCharType="end"/>
            </w:r>
          </w:hyperlink>
        </w:p>
        <w:p w14:paraId="7ABC7694" w14:textId="798C4F4A" w:rsidR="000F4BE2" w:rsidRDefault="00EB7060">
          <w:pPr>
            <w:pStyle w:val="TOC2"/>
            <w:tabs>
              <w:tab w:val="right" w:leader="dot" w:pos="9629"/>
            </w:tabs>
            <w:rPr>
              <w:rFonts w:asciiTheme="minorHAnsi" w:eastAsiaTheme="minorEastAsia" w:hAnsiTheme="minorHAnsi"/>
              <w:noProof/>
              <w:sz w:val="22"/>
            </w:rPr>
          </w:pPr>
          <w:hyperlink w:anchor="_Toc24992765" w:history="1">
            <w:r w:rsidR="000F4BE2" w:rsidRPr="00855A55">
              <w:rPr>
                <w:rStyle w:val="Hyperlink"/>
                <w:noProof/>
              </w:rPr>
              <w:t>2.1. Hướng dẫn tạo khóa học (45 phút)</w:t>
            </w:r>
            <w:r w:rsidR="000F4BE2">
              <w:rPr>
                <w:noProof/>
                <w:webHidden/>
              </w:rPr>
              <w:tab/>
            </w:r>
            <w:r w:rsidR="000F4BE2">
              <w:rPr>
                <w:noProof/>
                <w:webHidden/>
              </w:rPr>
              <w:fldChar w:fldCharType="begin"/>
            </w:r>
            <w:r w:rsidR="000F4BE2">
              <w:rPr>
                <w:noProof/>
                <w:webHidden/>
              </w:rPr>
              <w:instrText xml:space="preserve"> PAGEREF _Toc24992765 \h </w:instrText>
            </w:r>
            <w:r w:rsidR="000F4BE2">
              <w:rPr>
                <w:noProof/>
                <w:webHidden/>
              </w:rPr>
            </w:r>
            <w:r w:rsidR="000F4BE2">
              <w:rPr>
                <w:noProof/>
                <w:webHidden/>
              </w:rPr>
              <w:fldChar w:fldCharType="separate"/>
            </w:r>
            <w:r w:rsidR="000F4BE2">
              <w:rPr>
                <w:noProof/>
                <w:webHidden/>
              </w:rPr>
              <w:t>9</w:t>
            </w:r>
            <w:r w:rsidR="000F4BE2">
              <w:rPr>
                <w:noProof/>
                <w:webHidden/>
              </w:rPr>
              <w:fldChar w:fldCharType="end"/>
            </w:r>
          </w:hyperlink>
        </w:p>
        <w:p w14:paraId="2B1E1449" w14:textId="2F58ABD0" w:rsidR="000F4BE2" w:rsidRDefault="00EB7060">
          <w:pPr>
            <w:pStyle w:val="TOC2"/>
            <w:tabs>
              <w:tab w:val="right" w:leader="dot" w:pos="9629"/>
            </w:tabs>
            <w:rPr>
              <w:rFonts w:asciiTheme="minorHAnsi" w:eastAsiaTheme="minorEastAsia" w:hAnsiTheme="minorHAnsi"/>
              <w:noProof/>
              <w:sz w:val="22"/>
            </w:rPr>
          </w:pPr>
          <w:hyperlink w:anchor="_Toc24992766" w:history="1">
            <w:r w:rsidR="000F4BE2" w:rsidRPr="00855A55">
              <w:rPr>
                <w:rStyle w:val="Hyperlink"/>
                <w:noProof/>
              </w:rPr>
              <w:t>2.2. Thực hành tạo khóa học (30 phút)</w:t>
            </w:r>
            <w:r w:rsidR="000F4BE2">
              <w:rPr>
                <w:noProof/>
                <w:webHidden/>
              </w:rPr>
              <w:tab/>
            </w:r>
            <w:r w:rsidR="000F4BE2">
              <w:rPr>
                <w:noProof/>
                <w:webHidden/>
              </w:rPr>
              <w:fldChar w:fldCharType="begin"/>
            </w:r>
            <w:r w:rsidR="000F4BE2">
              <w:rPr>
                <w:noProof/>
                <w:webHidden/>
              </w:rPr>
              <w:instrText xml:space="preserve"> PAGEREF _Toc24992766 \h </w:instrText>
            </w:r>
            <w:r w:rsidR="000F4BE2">
              <w:rPr>
                <w:noProof/>
                <w:webHidden/>
              </w:rPr>
            </w:r>
            <w:r w:rsidR="000F4BE2">
              <w:rPr>
                <w:noProof/>
                <w:webHidden/>
              </w:rPr>
              <w:fldChar w:fldCharType="separate"/>
            </w:r>
            <w:r w:rsidR="000F4BE2">
              <w:rPr>
                <w:noProof/>
                <w:webHidden/>
              </w:rPr>
              <w:t>9</w:t>
            </w:r>
            <w:r w:rsidR="000F4BE2">
              <w:rPr>
                <w:noProof/>
                <w:webHidden/>
              </w:rPr>
              <w:fldChar w:fldCharType="end"/>
            </w:r>
          </w:hyperlink>
        </w:p>
        <w:p w14:paraId="3BFD0C90" w14:textId="1BD8127C" w:rsidR="000F4BE2" w:rsidRDefault="00EB7060">
          <w:pPr>
            <w:pStyle w:val="TOC2"/>
            <w:tabs>
              <w:tab w:val="right" w:leader="dot" w:pos="9629"/>
            </w:tabs>
            <w:rPr>
              <w:rFonts w:asciiTheme="minorHAnsi" w:eastAsiaTheme="minorEastAsia" w:hAnsiTheme="minorHAnsi"/>
              <w:noProof/>
              <w:sz w:val="22"/>
            </w:rPr>
          </w:pPr>
          <w:hyperlink w:anchor="_Toc24992767" w:history="1">
            <w:r w:rsidR="000F4BE2" w:rsidRPr="00855A55">
              <w:rPr>
                <w:rStyle w:val="Hyperlink"/>
                <w:noProof/>
              </w:rPr>
              <w:t>2.3. Hướng dẫn tạo kỳ thi (45 phút)</w:t>
            </w:r>
            <w:r w:rsidR="000F4BE2">
              <w:rPr>
                <w:noProof/>
                <w:webHidden/>
              </w:rPr>
              <w:tab/>
            </w:r>
            <w:r w:rsidR="000F4BE2">
              <w:rPr>
                <w:noProof/>
                <w:webHidden/>
              </w:rPr>
              <w:fldChar w:fldCharType="begin"/>
            </w:r>
            <w:r w:rsidR="000F4BE2">
              <w:rPr>
                <w:noProof/>
                <w:webHidden/>
              </w:rPr>
              <w:instrText xml:space="preserve"> PAGEREF _Toc24992767 \h </w:instrText>
            </w:r>
            <w:r w:rsidR="000F4BE2">
              <w:rPr>
                <w:noProof/>
                <w:webHidden/>
              </w:rPr>
            </w:r>
            <w:r w:rsidR="000F4BE2">
              <w:rPr>
                <w:noProof/>
                <w:webHidden/>
              </w:rPr>
              <w:fldChar w:fldCharType="separate"/>
            </w:r>
            <w:r w:rsidR="000F4BE2">
              <w:rPr>
                <w:noProof/>
                <w:webHidden/>
              </w:rPr>
              <w:t>9</w:t>
            </w:r>
            <w:r w:rsidR="000F4BE2">
              <w:rPr>
                <w:noProof/>
                <w:webHidden/>
              </w:rPr>
              <w:fldChar w:fldCharType="end"/>
            </w:r>
          </w:hyperlink>
        </w:p>
        <w:p w14:paraId="75D7B432" w14:textId="3F2BF0F2" w:rsidR="000F4BE2" w:rsidRDefault="00EB7060">
          <w:pPr>
            <w:pStyle w:val="TOC2"/>
            <w:tabs>
              <w:tab w:val="right" w:leader="dot" w:pos="9629"/>
            </w:tabs>
            <w:rPr>
              <w:rFonts w:asciiTheme="minorHAnsi" w:eastAsiaTheme="minorEastAsia" w:hAnsiTheme="minorHAnsi"/>
              <w:noProof/>
              <w:sz w:val="22"/>
            </w:rPr>
          </w:pPr>
          <w:hyperlink w:anchor="_Toc24992768" w:history="1">
            <w:r w:rsidR="000F4BE2" w:rsidRPr="00855A55">
              <w:rPr>
                <w:rStyle w:val="Hyperlink"/>
                <w:noProof/>
              </w:rPr>
              <w:t>2.4. Thực hành tạo kỳ thi (30 phút)</w:t>
            </w:r>
            <w:r w:rsidR="000F4BE2">
              <w:rPr>
                <w:noProof/>
                <w:webHidden/>
              </w:rPr>
              <w:tab/>
            </w:r>
            <w:r w:rsidR="000F4BE2">
              <w:rPr>
                <w:noProof/>
                <w:webHidden/>
              </w:rPr>
              <w:fldChar w:fldCharType="begin"/>
            </w:r>
            <w:r w:rsidR="000F4BE2">
              <w:rPr>
                <w:noProof/>
                <w:webHidden/>
              </w:rPr>
              <w:instrText xml:space="preserve"> PAGEREF _Toc24992768 \h </w:instrText>
            </w:r>
            <w:r w:rsidR="000F4BE2">
              <w:rPr>
                <w:noProof/>
                <w:webHidden/>
              </w:rPr>
            </w:r>
            <w:r w:rsidR="000F4BE2">
              <w:rPr>
                <w:noProof/>
                <w:webHidden/>
              </w:rPr>
              <w:fldChar w:fldCharType="separate"/>
            </w:r>
            <w:r w:rsidR="000F4BE2">
              <w:rPr>
                <w:noProof/>
                <w:webHidden/>
              </w:rPr>
              <w:t>10</w:t>
            </w:r>
            <w:r w:rsidR="000F4BE2">
              <w:rPr>
                <w:noProof/>
                <w:webHidden/>
              </w:rPr>
              <w:fldChar w:fldCharType="end"/>
            </w:r>
          </w:hyperlink>
        </w:p>
        <w:p w14:paraId="6F28D1BB" w14:textId="22D3684A" w:rsidR="000F4BE2" w:rsidRDefault="00EB7060">
          <w:pPr>
            <w:pStyle w:val="TOC2"/>
            <w:tabs>
              <w:tab w:val="right" w:leader="dot" w:pos="9629"/>
            </w:tabs>
            <w:rPr>
              <w:rFonts w:asciiTheme="minorHAnsi" w:eastAsiaTheme="minorEastAsia" w:hAnsiTheme="minorHAnsi"/>
              <w:noProof/>
              <w:sz w:val="22"/>
            </w:rPr>
          </w:pPr>
          <w:hyperlink w:anchor="_Toc24992769" w:history="1">
            <w:r w:rsidR="000F4BE2" w:rsidRPr="00855A55">
              <w:rPr>
                <w:rStyle w:val="Hyperlink"/>
                <w:noProof/>
              </w:rPr>
              <w:t>2.5. Chốt lại kiến thức (10 phút)</w:t>
            </w:r>
            <w:r w:rsidR="000F4BE2">
              <w:rPr>
                <w:noProof/>
                <w:webHidden/>
              </w:rPr>
              <w:tab/>
            </w:r>
            <w:r w:rsidR="000F4BE2">
              <w:rPr>
                <w:noProof/>
                <w:webHidden/>
              </w:rPr>
              <w:fldChar w:fldCharType="begin"/>
            </w:r>
            <w:r w:rsidR="000F4BE2">
              <w:rPr>
                <w:noProof/>
                <w:webHidden/>
              </w:rPr>
              <w:instrText xml:space="preserve"> PAGEREF _Toc24992769 \h </w:instrText>
            </w:r>
            <w:r w:rsidR="000F4BE2">
              <w:rPr>
                <w:noProof/>
                <w:webHidden/>
              </w:rPr>
            </w:r>
            <w:r w:rsidR="000F4BE2">
              <w:rPr>
                <w:noProof/>
                <w:webHidden/>
              </w:rPr>
              <w:fldChar w:fldCharType="separate"/>
            </w:r>
            <w:r w:rsidR="000F4BE2">
              <w:rPr>
                <w:noProof/>
                <w:webHidden/>
              </w:rPr>
              <w:t>10</w:t>
            </w:r>
            <w:r w:rsidR="000F4BE2">
              <w:rPr>
                <w:noProof/>
                <w:webHidden/>
              </w:rPr>
              <w:fldChar w:fldCharType="end"/>
            </w:r>
          </w:hyperlink>
        </w:p>
        <w:p w14:paraId="0C02DE9C" w14:textId="204AFDB9" w:rsidR="000F4BE2" w:rsidRDefault="00EB7060">
          <w:pPr>
            <w:pStyle w:val="TOC2"/>
            <w:tabs>
              <w:tab w:val="right" w:leader="dot" w:pos="9629"/>
            </w:tabs>
            <w:rPr>
              <w:rFonts w:asciiTheme="minorHAnsi" w:eastAsiaTheme="minorEastAsia" w:hAnsiTheme="minorHAnsi"/>
              <w:noProof/>
              <w:sz w:val="22"/>
            </w:rPr>
          </w:pPr>
          <w:hyperlink w:anchor="_Toc24992770" w:history="1">
            <w:r w:rsidR="000F4BE2" w:rsidRPr="00855A55">
              <w:rPr>
                <w:rStyle w:val="Hyperlink"/>
                <w:noProof/>
              </w:rPr>
              <w:t>2.6. Giao bài tập về nhà (thời gian còn lại)</w:t>
            </w:r>
            <w:r w:rsidR="000F4BE2">
              <w:rPr>
                <w:noProof/>
                <w:webHidden/>
              </w:rPr>
              <w:tab/>
            </w:r>
            <w:r w:rsidR="000F4BE2">
              <w:rPr>
                <w:noProof/>
                <w:webHidden/>
              </w:rPr>
              <w:fldChar w:fldCharType="begin"/>
            </w:r>
            <w:r w:rsidR="000F4BE2">
              <w:rPr>
                <w:noProof/>
                <w:webHidden/>
              </w:rPr>
              <w:instrText xml:space="preserve"> PAGEREF _Toc24992770 \h </w:instrText>
            </w:r>
            <w:r w:rsidR="000F4BE2">
              <w:rPr>
                <w:noProof/>
                <w:webHidden/>
              </w:rPr>
            </w:r>
            <w:r w:rsidR="000F4BE2">
              <w:rPr>
                <w:noProof/>
                <w:webHidden/>
              </w:rPr>
              <w:fldChar w:fldCharType="separate"/>
            </w:r>
            <w:r w:rsidR="000F4BE2">
              <w:rPr>
                <w:noProof/>
                <w:webHidden/>
              </w:rPr>
              <w:t>10</w:t>
            </w:r>
            <w:r w:rsidR="000F4BE2">
              <w:rPr>
                <w:noProof/>
                <w:webHidden/>
              </w:rPr>
              <w:fldChar w:fldCharType="end"/>
            </w:r>
          </w:hyperlink>
        </w:p>
        <w:p w14:paraId="6522BAE5" w14:textId="09E53F67" w:rsidR="000F4BE2" w:rsidRDefault="00EB7060">
          <w:pPr>
            <w:pStyle w:val="TOC1"/>
            <w:tabs>
              <w:tab w:val="right" w:leader="dot" w:pos="9629"/>
            </w:tabs>
            <w:rPr>
              <w:rFonts w:asciiTheme="minorHAnsi" w:eastAsiaTheme="minorEastAsia" w:hAnsiTheme="minorHAnsi"/>
              <w:noProof/>
              <w:sz w:val="22"/>
            </w:rPr>
          </w:pPr>
          <w:hyperlink w:anchor="_Toc24992771" w:history="1">
            <w:r w:rsidR="000F4BE2" w:rsidRPr="00855A55">
              <w:rPr>
                <w:rStyle w:val="Hyperlink"/>
                <w:noProof/>
              </w:rPr>
              <w:t>Buổi 3: Hướng dẫn kiểm duyệt nội dung và quản trị trang đơn vị</w:t>
            </w:r>
            <w:r w:rsidR="000F4BE2">
              <w:rPr>
                <w:noProof/>
                <w:webHidden/>
              </w:rPr>
              <w:tab/>
            </w:r>
            <w:r w:rsidR="000F4BE2">
              <w:rPr>
                <w:noProof/>
                <w:webHidden/>
              </w:rPr>
              <w:fldChar w:fldCharType="begin"/>
            </w:r>
            <w:r w:rsidR="000F4BE2">
              <w:rPr>
                <w:noProof/>
                <w:webHidden/>
              </w:rPr>
              <w:instrText xml:space="preserve"> PAGEREF _Toc24992771 \h </w:instrText>
            </w:r>
            <w:r w:rsidR="000F4BE2">
              <w:rPr>
                <w:noProof/>
                <w:webHidden/>
              </w:rPr>
            </w:r>
            <w:r w:rsidR="000F4BE2">
              <w:rPr>
                <w:noProof/>
                <w:webHidden/>
              </w:rPr>
              <w:fldChar w:fldCharType="separate"/>
            </w:r>
            <w:r w:rsidR="000F4BE2">
              <w:rPr>
                <w:noProof/>
                <w:webHidden/>
              </w:rPr>
              <w:t>11</w:t>
            </w:r>
            <w:r w:rsidR="000F4BE2">
              <w:rPr>
                <w:noProof/>
                <w:webHidden/>
              </w:rPr>
              <w:fldChar w:fldCharType="end"/>
            </w:r>
          </w:hyperlink>
        </w:p>
        <w:p w14:paraId="0068D430" w14:textId="7501D8F3" w:rsidR="000F4BE2" w:rsidRDefault="00EB7060">
          <w:pPr>
            <w:pStyle w:val="TOC2"/>
            <w:tabs>
              <w:tab w:val="right" w:leader="dot" w:pos="9629"/>
            </w:tabs>
            <w:rPr>
              <w:rFonts w:asciiTheme="minorHAnsi" w:eastAsiaTheme="minorEastAsia" w:hAnsiTheme="minorHAnsi"/>
              <w:noProof/>
              <w:sz w:val="22"/>
            </w:rPr>
          </w:pPr>
          <w:hyperlink w:anchor="_Toc24992772" w:history="1">
            <w:r w:rsidR="000F4BE2" w:rsidRPr="00855A55">
              <w:rPr>
                <w:rStyle w:val="Hyperlink"/>
                <w:noProof/>
              </w:rPr>
              <w:t>3.1. Khởi động (10 phút)</w:t>
            </w:r>
            <w:r w:rsidR="000F4BE2">
              <w:rPr>
                <w:noProof/>
                <w:webHidden/>
              </w:rPr>
              <w:tab/>
            </w:r>
            <w:r w:rsidR="000F4BE2">
              <w:rPr>
                <w:noProof/>
                <w:webHidden/>
              </w:rPr>
              <w:fldChar w:fldCharType="begin"/>
            </w:r>
            <w:r w:rsidR="000F4BE2">
              <w:rPr>
                <w:noProof/>
                <w:webHidden/>
              </w:rPr>
              <w:instrText xml:space="preserve"> PAGEREF _Toc24992772 \h </w:instrText>
            </w:r>
            <w:r w:rsidR="000F4BE2">
              <w:rPr>
                <w:noProof/>
                <w:webHidden/>
              </w:rPr>
            </w:r>
            <w:r w:rsidR="000F4BE2">
              <w:rPr>
                <w:noProof/>
                <w:webHidden/>
              </w:rPr>
              <w:fldChar w:fldCharType="separate"/>
            </w:r>
            <w:r w:rsidR="000F4BE2">
              <w:rPr>
                <w:noProof/>
                <w:webHidden/>
              </w:rPr>
              <w:t>11</w:t>
            </w:r>
            <w:r w:rsidR="000F4BE2">
              <w:rPr>
                <w:noProof/>
                <w:webHidden/>
              </w:rPr>
              <w:fldChar w:fldCharType="end"/>
            </w:r>
          </w:hyperlink>
        </w:p>
        <w:p w14:paraId="50A0E59E" w14:textId="3FC5788B" w:rsidR="000F4BE2" w:rsidRDefault="00EB7060">
          <w:pPr>
            <w:pStyle w:val="TOC2"/>
            <w:tabs>
              <w:tab w:val="right" w:leader="dot" w:pos="9629"/>
            </w:tabs>
            <w:rPr>
              <w:rFonts w:asciiTheme="minorHAnsi" w:eastAsiaTheme="minorEastAsia" w:hAnsiTheme="minorHAnsi"/>
              <w:noProof/>
              <w:sz w:val="22"/>
            </w:rPr>
          </w:pPr>
          <w:hyperlink w:anchor="_Toc24992773" w:history="1">
            <w:r w:rsidR="000F4BE2" w:rsidRPr="00855A55">
              <w:rPr>
                <w:rStyle w:val="Hyperlink"/>
                <w:noProof/>
              </w:rPr>
              <w:t>3.2. Giới thiệu trang đơn vị (15 phút)</w:t>
            </w:r>
            <w:r w:rsidR="000F4BE2">
              <w:rPr>
                <w:noProof/>
                <w:webHidden/>
              </w:rPr>
              <w:tab/>
            </w:r>
            <w:r w:rsidR="000F4BE2">
              <w:rPr>
                <w:noProof/>
                <w:webHidden/>
              </w:rPr>
              <w:fldChar w:fldCharType="begin"/>
            </w:r>
            <w:r w:rsidR="000F4BE2">
              <w:rPr>
                <w:noProof/>
                <w:webHidden/>
              </w:rPr>
              <w:instrText xml:space="preserve"> PAGEREF _Toc24992773 \h </w:instrText>
            </w:r>
            <w:r w:rsidR="000F4BE2">
              <w:rPr>
                <w:noProof/>
                <w:webHidden/>
              </w:rPr>
            </w:r>
            <w:r w:rsidR="000F4BE2">
              <w:rPr>
                <w:noProof/>
                <w:webHidden/>
              </w:rPr>
              <w:fldChar w:fldCharType="separate"/>
            </w:r>
            <w:r w:rsidR="000F4BE2">
              <w:rPr>
                <w:noProof/>
                <w:webHidden/>
              </w:rPr>
              <w:t>11</w:t>
            </w:r>
            <w:r w:rsidR="000F4BE2">
              <w:rPr>
                <w:noProof/>
                <w:webHidden/>
              </w:rPr>
              <w:fldChar w:fldCharType="end"/>
            </w:r>
          </w:hyperlink>
        </w:p>
        <w:p w14:paraId="4795B05F" w14:textId="198A2B8A" w:rsidR="000F4BE2" w:rsidRDefault="00EB7060">
          <w:pPr>
            <w:pStyle w:val="TOC2"/>
            <w:tabs>
              <w:tab w:val="right" w:leader="dot" w:pos="9629"/>
            </w:tabs>
            <w:rPr>
              <w:rFonts w:asciiTheme="minorHAnsi" w:eastAsiaTheme="minorEastAsia" w:hAnsiTheme="minorHAnsi"/>
              <w:noProof/>
              <w:sz w:val="22"/>
            </w:rPr>
          </w:pPr>
          <w:hyperlink w:anchor="_Toc24992774" w:history="1">
            <w:r w:rsidR="000F4BE2" w:rsidRPr="00855A55">
              <w:rPr>
                <w:rStyle w:val="Hyperlink"/>
                <w:noProof/>
              </w:rPr>
              <w:t>3.3. Hướng dẫn tính năng kiểm duyệt (15 phút)</w:t>
            </w:r>
            <w:r w:rsidR="000F4BE2">
              <w:rPr>
                <w:noProof/>
                <w:webHidden/>
              </w:rPr>
              <w:tab/>
            </w:r>
            <w:r w:rsidR="000F4BE2">
              <w:rPr>
                <w:noProof/>
                <w:webHidden/>
              </w:rPr>
              <w:fldChar w:fldCharType="begin"/>
            </w:r>
            <w:r w:rsidR="000F4BE2">
              <w:rPr>
                <w:noProof/>
                <w:webHidden/>
              </w:rPr>
              <w:instrText xml:space="preserve"> PAGEREF _Toc24992774 \h </w:instrText>
            </w:r>
            <w:r w:rsidR="000F4BE2">
              <w:rPr>
                <w:noProof/>
                <w:webHidden/>
              </w:rPr>
            </w:r>
            <w:r w:rsidR="000F4BE2">
              <w:rPr>
                <w:noProof/>
                <w:webHidden/>
              </w:rPr>
              <w:fldChar w:fldCharType="separate"/>
            </w:r>
            <w:r w:rsidR="000F4BE2">
              <w:rPr>
                <w:noProof/>
                <w:webHidden/>
              </w:rPr>
              <w:t>11</w:t>
            </w:r>
            <w:r w:rsidR="000F4BE2">
              <w:rPr>
                <w:noProof/>
                <w:webHidden/>
              </w:rPr>
              <w:fldChar w:fldCharType="end"/>
            </w:r>
          </w:hyperlink>
        </w:p>
        <w:p w14:paraId="549C09CC" w14:textId="5B626AA9" w:rsidR="000F4BE2" w:rsidRDefault="00EB7060">
          <w:pPr>
            <w:pStyle w:val="TOC2"/>
            <w:tabs>
              <w:tab w:val="right" w:leader="dot" w:pos="9629"/>
            </w:tabs>
            <w:rPr>
              <w:rFonts w:asciiTheme="minorHAnsi" w:eastAsiaTheme="minorEastAsia" w:hAnsiTheme="minorHAnsi"/>
              <w:noProof/>
              <w:sz w:val="22"/>
            </w:rPr>
          </w:pPr>
          <w:hyperlink w:anchor="_Toc24992775" w:history="1">
            <w:r w:rsidR="000F4BE2" w:rsidRPr="00855A55">
              <w:rPr>
                <w:rStyle w:val="Hyperlink"/>
                <w:noProof/>
              </w:rPr>
              <w:t>3.4. Hướng dẫn tính năng quản trị trang đơn vị (45 phút)</w:t>
            </w:r>
            <w:r w:rsidR="000F4BE2">
              <w:rPr>
                <w:noProof/>
                <w:webHidden/>
              </w:rPr>
              <w:tab/>
            </w:r>
            <w:r w:rsidR="000F4BE2">
              <w:rPr>
                <w:noProof/>
                <w:webHidden/>
              </w:rPr>
              <w:fldChar w:fldCharType="begin"/>
            </w:r>
            <w:r w:rsidR="000F4BE2">
              <w:rPr>
                <w:noProof/>
                <w:webHidden/>
              </w:rPr>
              <w:instrText xml:space="preserve"> PAGEREF _Toc24992775 \h </w:instrText>
            </w:r>
            <w:r w:rsidR="000F4BE2">
              <w:rPr>
                <w:noProof/>
                <w:webHidden/>
              </w:rPr>
            </w:r>
            <w:r w:rsidR="000F4BE2">
              <w:rPr>
                <w:noProof/>
                <w:webHidden/>
              </w:rPr>
              <w:fldChar w:fldCharType="separate"/>
            </w:r>
            <w:r w:rsidR="000F4BE2">
              <w:rPr>
                <w:noProof/>
                <w:webHidden/>
              </w:rPr>
              <w:t>11</w:t>
            </w:r>
            <w:r w:rsidR="000F4BE2">
              <w:rPr>
                <w:noProof/>
                <w:webHidden/>
              </w:rPr>
              <w:fldChar w:fldCharType="end"/>
            </w:r>
          </w:hyperlink>
        </w:p>
        <w:p w14:paraId="0130B66C" w14:textId="4DE0A714" w:rsidR="000F4BE2" w:rsidRDefault="00EB7060">
          <w:pPr>
            <w:pStyle w:val="TOC2"/>
            <w:tabs>
              <w:tab w:val="right" w:leader="dot" w:pos="9629"/>
            </w:tabs>
            <w:rPr>
              <w:rFonts w:asciiTheme="minorHAnsi" w:eastAsiaTheme="minorEastAsia" w:hAnsiTheme="minorHAnsi"/>
              <w:noProof/>
              <w:sz w:val="22"/>
            </w:rPr>
          </w:pPr>
          <w:hyperlink w:anchor="_Toc24992776" w:history="1">
            <w:r w:rsidR="000F4BE2" w:rsidRPr="00855A55">
              <w:rPr>
                <w:rStyle w:val="Hyperlink"/>
                <w:noProof/>
              </w:rPr>
              <w:t>3.5. Hỏi đáp và tổng kết khóa đào tạo (thời gian còn lại)</w:t>
            </w:r>
            <w:r w:rsidR="000F4BE2">
              <w:rPr>
                <w:noProof/>
                <w:webHidden/>
              </w:rPr>
              <w:tab/>
            </w:r>
            <w:r w:rsidR="000F4BE2">
              <w:rPr>
                <w:noProof/>
                <w:webHidden/>
              </w:rPr>
              <w:fldChar w:fldCharType="begin"/>
            </w:r>
            <w:r w:rsidR="000F4BE2">
              <w:rPr>
                <w:noProof/>
                <w:webHidden/>
              </w:rPr>
              <w:instrText xml:space="preserve"> PAGEREF _Toc24992776 \h </w:instrText>
            </w:r>
            <w:r w:rsidR="000F4BE2">
              <w:rPr>
                <w:noProof/>
                <w:webHidden/>
              </w:rPr>
            </w:r>
            <w:r w:rsidR="000F4BE2">
              <w:rPr>
                <w:noProof/>
                <w:webHidden/>
              </w:rPr>
              <w:fldChar w:fldCharType="separate"/>
            </w:r>
            <w:r w:rsidR="000F4BE2">
              <w:rPr>
                <w:noProof/>
                <w:webHidden/>
              </w:rPr>
              <w:t>11</w:t>
            </w:r>
            <w:r w:rsidR="000F4BE2">
              <w:rPr>
                <w:noProof/>
                <w:webHidden/>
              </w:rPr>
              <w:fldChar w:fldCharType="end"/>
            </w:r>
          </w:hyperlink>
        </w:p>
        <w:p w14:paraId="79AE1614" w14:textId="140E52E0" w:rsidR="0026610A" w:rsidRDefault="0026610A">
          <w:r>
            <w:rPr>
              <w:b/>
              <w:bCs/>
              <w:noProof/>
            </w:rPr>
            <w:fldChar w:fldCharType="end"/>
          </w:r>
        </w:p>
      </w:sdtContent>
    </w:sdt>
    <w:p w14:paraId="6DCE5F3B" w14:textId="77777777" w:rsidR="00454325" w:rsidRDefault="00454325">
      <w:pPr>
        <w:rPr>
          <w:rFonts w:cs="Times New Roman"/>
          <w:b/>
          <w:bCs/>
          <w:color w:val="000000"/>
          <w:spacing w:val="-10"/>
          <w:szCs w:val="26"/>
          <w:shd w:val="clear" w:color="auto" w:fill="FFFFFF"/>
        </w:rPr>
      </w:pPr>
      <w:r>
        <w:br w:type="page"/>
      </w:r>
    </w:p>
    <w:p w14:paraId="55E7C0D9" w14:textId="541CBEBE" w:rsidR="000A54F0" w:rsidRPr="000A54F0" w:rsidRDefault="000A54F0" w:rsidP="00AD32AE">
      <w:pPr>
        <w:pStyle w:val="DanhsachTinh"/>
      </w:pPr>
      <w:bookmarkStart w:id="2" w:name="_Toc24992741"/>
      <w:r w:rsidRPr="000A54F0">
        <w:t>I. QUAN ĐIỂM ĐÀO TẠO</w:t>
      </w:r>
      <w:bookmarkEnd w:id="2"/>
    </w:p>
    <w:p w14:paraId="470B5604" w14:textId="59CE4562" w:rsidR="005D247F" w:rsidRDefault="005D247F" w:rsidP="005D247F">
      <w:pPr>
        <w:pStyle w:val="Buoc"/>
      </w:pPr>
      <w:bookmarkStart w:id="3" w:name="_Toc24992742"/>
      <w:r>
        <w:t>1.</w:t>
      </w:r>
      <w:r w:rsidR="008D185D">
        <w:t>1</w:t>
      </w:r>
      <w:r>
        <w:t>. Cấp trên thông hiểu chủ trư</w:t>
      </w:r>
      <w:r w:rsidR="002A27DD">
        <w:t>ơ</w:t>
      </w:r>
      <w:r>
        <w:t xml:space="preserve">ng để </w:t>
      </w:r>
      <w:r w:rsidR="00825355">
        <w:t>điều hành cấp dưới</w:t>
      </w:r>
      <w:bookmarkEnd w:id="3"/>
    </w:p>
    <w:p w14:paraId="021200BF" w14:textId="49339787" w:rsidR="000A54F0" w:rsidRDefault="00C310C7" w:rsidP="005D247F">
      <w:pPr>
        <w:spacing w:before="0" w:after="160" w:line="259" w:lineRule="auto"/>
        <w:rPr>
          <w:rFonts w:cs="Times New Roman"/>
          <w:sz w:val="24"/>
          <w:szCs w:val="26"/>
        </w:rPr>
      </w:pPr>
      <w:r>
        <w:rPr>
          <w:rFonts w:cs="Times New Roman"/>
          <w:sz w:val="24"/>
          <w:szCs w:val="26"/>
        </w:rPr>
        <w:t xml:space="preserve">- </w:t>
      </w:r>
      <w:r w:rsidR="000A54F0" w:rsidRPr="005D247F">
        <w:rPr>
          <w:rFonts w:cs="Times New Roman"/>
          <w:sz w:val="24"/>
          <w:szCs w:val="26"/>
        </w:rPr>
        <w:t xml:space="preserve">Trước khi đi vào đào tạo cần để </w:t>
      </w:r>
      <w:r w:rsidR="00D30BBA">
        <w:rPr>
          <w:rFonts w:cs="Times New Roman"/>
          <w:sz w:val="24"/>
          <w:szCs w:val="26"/>
        </w:rPr>
        <w:t>Phòng, T</w:t>
      </w:r>
      <w:r w:rsidR="000A54F0" w:rsidRPr="005D247F">
        <w:rPr>
          <w:rFonts w:cs="Times New Roman"/>
          <w:sz w:val="24"/>
          <w:szCs w:val="26"/>
        </w:rPr>
        <w:t xml:space="preserve">rường, BGH, giáo viên hiểu rõ hệ thống Viettelstudy là gì, có gì khác biệt và lộ trình sẽ triển khai như thế nào để hiểu rõ mục đích và phối hợp cùng Viettel.  </w:t>
      </w:r>
    </w:p>
    <w:p w14:paraId="1884A254" w14:textId="7A0F9654" w:rsidR="008D185D" w:rsidRPr="005D247F" w:rsidRDefault="008D185D" w:rsidP="008D185D">
      <w:pPr>
        <w:pStyle w:val="Buoc"/>
      </w:pPr>
      <w:bookmarkStart w:id="4" w:name="_Toc24992743"/>
      <w:r>
        <w:t>1.2. Đào tạo từ tổng quan đến chi tiết</w:t>
      </w:r>
      <w:bookmarkEnd w:id="4"/>
    </w:p>
    <w:p w14:paraId="07B3581C" w14:textId="47C848C5" w:rsidR="000A54F0" w:rsidRPr="008D185D" w:rsidRDefault="005B21FB" w:rsidP="008D185D">
      <w:pPr>
        <w:spacing w:before="0" w:after="160" w:line="259" w:lineRule="auto"/>
        <w:rPr>
          <w:rFonts w:cs="Times New Roman"/>
          <w:sz w:val="24"/>
          <w:szCs w:val="26"/>
        </w:rPr>
      </w:pPr>
      <w:r>
        <w:rPr>
          <w:rFonts w:cs="Times New Roman"/>
          <w:sz w:val="24"/>
          <w:szCs w:val="26"/>
        </w:rPr>
        <w:t xml:space="preserve">- </w:t>
      </w:r>
      <w:r w:rsidR="00565B7A" w:rsidRPr="008D185D">
        <w:rPr>
          <w:rFonts w:cs="Times New Roman"/>
          <w:sz w:val="24"/>
          <w:szCs w:val="26"/>
        </w:rPr>
        <w:t>Nên đ</w:t>
      </w:r>
      <w:r w:rsidR="000A54F0" w:rsidRPr="008D185D">
        <w:rPr>
          <w:rFonts w:cs="Times New Roman"/>
          <w:sz w:val="24"/>
          <w:szCs w:val="26"/>
        </w:rPr>
        <w:t xml:space="preserve">ào tạo đi từ tổng quan đến chi tiết. Nội dung đào tạo nên chia nhỏ thành nhiều buổi để đào tạo được chi tiết và không làm giáo viên choáng ngợp vì nhiều nội dung. </w:t>
      </w:r>
    </w:p>
    <w:p w14:paraId="09C5A0FB" w14:textId="337920A8" w:rsidR="00B9172C" w:rsidRDefault="00B9172C" w:rsidP="00B9172C">
      <w:pPr>
        <w:pStyle w:val="Buoc"/>
      </w:pPr>
      <w:bookmarkStart w:id="5" w:name="_Toc24992744"/>
      <w:r>
        <w:t>1.3. Đào tạo càng kỹ, càng ít lỗi và khiếu nại</w:t>
      </w:r>
      <w:bookmarkEnd w:id="5"/>
    </w:p>
    <w:p w14:paraId="0647F0E9" w14:textId="71A096D0" w:rsidR="000A54F0" w:rsidRDefault="005B21FB" w:rsidP="00B9172C">
      <w:pPr>
        <w:spacing w:before="0" w:after="160" w:line="259" w:lineRule="auto"/>
        <w:rPr>
          <w:rFonts w:cs="Times New Roman"/>
          <w:sz w:val="24"/>
          <w:szCs w:val="26"/>
        </w:rPr>
      </w:pPr>
      <w:r>
        <w:rPr>
          <w:rFonts w:cs="Times New Roman"/>
          <w:sz w:val="24"/>
          <w:szCs w:val="26"/>
        </w:rPr>
        <w:t xml:space="preserve">- </w:t>
      </w:r>
      <w:r w:rsidR="000A54F0" w:rsidRPr="00B9172C">
        <w:rPr>
          <w:rFonts w:cs="Times New Roman"/>
          <w:sz w:val="24"/>
          <w:szCs w:val="26"/>
        </w:rPr>
        <w:t xml:space="preserve">Đào tạo càng kỹ, càng chi tiết sau này giáo viên càng gặp ít lỗi không đáng có và </w:t>
      </w:r>
      <w:r w:rsidR="00FD7ED7">
        <w:rPr>
          <w:rFonts w:cs="Times New Roman"/>
          <w:sz w:val="24"/>
          <w:szCs w:val="26"/>
        </w:rPr>
        <w:t xml:space="preserve">sẽ </w:t>
      </w:r>
      <w:r w:rsidR="000A54F0" w:rsidRPr="00B9172C">
        <w:rPr>
          <w:rFonts w:cs="Times New Roman"/>
          <w:sz w:val="24"/>
          <w:szCs w:val="26"/>
        </w:rPr>
        <w:t xml:space="preserve">ít phát sinh khiếu nại.  </w:t>
      </w:r>
    </w:p>
    <w:p w14:paraId="190F9A62" w14:textId="0922CDD8" w:rsidR="0053103C" w:rsidRPr="00B9172C" w:rsidRDefault="0053103C" w:rsidP="0053103C">
      <w:pPr>
        <w:pStyle w:val="Buoc"/>
      </w:pPr>
      <w:bookmarkStart w:id="6" w:name="_Toc24992745"/>
      <w:r>
        <w:t>1.4. Đào tạo linh hoạt nhưng phải đúng định hướng sản phẩm</w:t>
      </w:r>
      <w:bookmarkEnd w:id="6"/>
    </w:p>
    <w:p w14:paraId="27F2AE8D" w14:textId="7C369EFA" w:rsidR="0053103C" w:rsidRDefault="009A3590" w:rsidP="008D185D">
      <w:pPr>
        <w:spacing w:before="0" w:after="160" w:line="259" w:lineRule="auto"/>
        <w:rPr>
          <w:rFonts w:cs="Times New Roman"/>
          <w:sz w:val="24"/>
          <w:szCs w:val="26"/>
        </w:rPr>
      </w:pPr>
      <w:r>
        <w:rPr>
          <w:rFonts w:cs="Times New Roman"/>
          <w:sz w:val="24"/>
          <w:szCs w:val="26"/>
        </w:rPr>
        <w:t xml:space="preserve">- </w:t>
      </w:r>
      <w:r w:rsidR="008D185D" w:rsidRPr="0053103C">
        <w:rPr>
          <w:rFonts w:cs="Times New Roman"/>
          <w:sz w:val="24"/>
          <w:szCs w:val="26"/>
        </w:rPr>
        <w:t xml:space="preserve">Tùy nhu cầu, mục đích, đối tượng, thời lượng… mà có thể thay đổi nội dung và cách thức đào tạo một cách linh hoạt. </w:t>
      </w:r>
    </w:p>
    <w:p w14:paraId="10F1D0BD" w14:textId="330E3E1A" w:rsidR="000A54F0" w:rsidRDefault="009A3590" w:rsidP="008D185D">
      <w:pPr>
        <w:spacing w:before="0" w:after="160" w:line="259" w:lineRule="auto"/>
        <w:rPr>
          <w:rFonts w:cs="Times New Roman"/>
          <w:sz w:val="24"/>
          <w:szCs w:val="26"/>
        </w:rPr>
      </w:pPr>
      <w:r>
        <w:rPr>
          <w:rFonts w:cs="Times New Roman"/>
          <w:sz w:val="24"/>
          <w:szCs w:val="26"/>
        </w:rPr>
        <w:t xml:space="preserve">- </w:t>
      </w:r>
      <w:r w:rsidR="000A54F0" w:rsidRPr="008D185D">
        <w:rPr>
          <w:rFonts w:cs="Times New Roman"/>
          <w:sz w:val="24"/>
          <w:szCs w:val="26"/>
        </w:rPr>
        <w:t xml:space="preserve">Thời lượng đào tạo tại từng phần có thể thay đổi tăng/giảm tùy trình độ hiểu biết của đối tượng giáo viên tham gia đào tạo. </w:t>
      </w:r>
    </w:p>
    <w:p w14:paraId="58150DBD" w14:textId="492B923E" w:rsidR="0053103C" w:rsidRPr="008D185D" w:rsidRDefault="0053103C" w:rsidP="0053103C">
      <w:pPr>
        <w:pStyle w:val="Buoc"/>
      </w:pPr>
      <w:bookmarkStart w:id="7" w:name="_Toc24992746"/>
      <w:r>
        <w:t xml:space="preserve">1.5. Đào tạo để tìm ra khách hàng tiềm năng và </w:t>
      </w:r>
      <w:r w:rsidR="003C1E2E">
        <w:t xml:space="preserve">giáo viên </w:t>
      </w:r>
      <w:r>
        <w:t>chủ chốt</w:t>
      </w:r>
      <w:bookmarkEnd w:id="7"/>
    </w:p>
    <w:p w14:paraId="226611E0" w14:textId="15F54A64" w:rsidR="004465AA" w:rsidRPr="0053103C" w:rsidRDefault="00082334" w:rsidP="0053103C">
      <w:pPr>
        <w:spacing w:before="0" w:after="160" w:line="259" w:lineRule="auto"/>
        <w:rPr>
          <w:rFonts w:cs="Times New Roman"/>
          <w:sz w:val="24"/>
          <w:szCs w:val="26"/>
        </w:rPr>
      </w:pPr>
      <w:r>
        <w:rPr>
          <w:rFonts w:cs="Times New Roman"/>
          <w:sz w:val="24"/>
          <w:szCs w:val="26"/>
        </w:rPr>
        <w:t xml:space="preserve">- </w:t>
      </w:r>
      <w:r w:rsidR="004465AA" w:rsidRPr="0053103C">
        <w:rPr>
          <w:rFonts w:cs="Times New Roman"/>
          <w:sz w:val="24"/>
          <w:szCs w:val="26"/>
        </w:rPr>
        <w:t xml:space="preserve">Mỗi một lần đào tạo là để chọn ra một số giáo viên có năng lực tiếp thu tốt và có nhu cầu để làm </w:t>
      </w:r>
      <w:r w:rsidR="002B55A1" w:rsidRPr="0053103C">
        <w:rPr>
          <w:rFonts w:cs="Times New Roman"/>
          <w:sz w:val="24"/>
          <w:szCs w:val="26"/>
        </w:rPr>
        <w:t>“giáo viên chủ chốt</w:t>
      </w:r>
      <w:r w:rsidR="004465AA" w:rsidRPr="0053103C">
        <w:rPr>
          <w:rFonts w:cs="Times New Roman"/>
          <w:sz w:val="24"/>
          <w:szCs w:val="26"/>
        </w:rPr>
        <w:t xml:space="preserve">” </w:t>
      </w:r>
      <w:r w:rsidR="00856A02" w:rsidRPr="0053103C">
        <w:rPr>
          <w:rFonts w:cs="Times New Roman"/>
          <w:sz w:val="24"/>
          <w:szCs w:val="26"/>
        </w:rPr>
        <w:t xml:space="preserve">=&gt; hỗ trợ tối đa những giáo viên này để </w:t>
      </w:r>
      <w:r w:rsidR="004465AA" w:rsidRPr="0053103C">
        <w:rPr>
          <w:rFonts w:cs="Times New Roman"/>
          <w:sz w:val="24"/>
          <w:szCs w:val="26"/>
        </w:rPr>
        <w:t xml:space="preserve">làn tỏa tới những giáo viên khác. </w:t>
      </w:r>
    </w:p>
    <w:p w14:paraId="27E18C6D" w14:textId="77777777" w:rsidR="000A54F0" w:rsidRDefault="000A54F0" w:rsidP="00AD32AE">
      <w:pPr>
        <w:pStyle w:val="DanhsachTinh"/>
      </w:pPr>
      <w:bookmarkStart w:id="8" w:name="_Toc24992747"/>
      <w:r>
        <w:t>II</w:t>
      </w:r>
      <w:r w:rsidRPr="004B1955">
        <w:t xml:space="preserve">. </w:t>
      </w:r>
      <w:r>
        <w:t>CÔNG TÁC CHUẨN BỊ</w:t>
      </w:r>
      <w:bookmarkEnd w:id="8"/>
    </w:p>
    <w:tbl>
      <w:tblPr>
        <w:tblStyle w:val="TableGrid"/>
        <w:tblW w:w="0" w:type="auto"/>
        <w:tblLook w:val="04A0" w:firstRow="1" w:lastRow="0" w:firstColumn="1" w:lastColumn="0" w:noHBand="0" w:noVBand="1"/>
      </w:tblPr>
      <w:tblGrid>
        <w:gridCol w:w="704"/>
        <w:gridCol w:w="3686"/>
        <w:gridCol w:w="5239"/>
      </w:tblGrid>
      <w:tr w:rsidR="000A54F0" w:rsidRPr="00404FF4" w14:paraId="26007318" w14:textId="77777777" w:rsidTr="0010191E">
        <w:tc>
          <w:tcPr>
            <w:tcW w:w="704" w:type="dxa"/>
            <w:shd w:val="clear" w:color="auto" w:fill="FFE599" w:themeFill="accent4" w:themeFillTint="66"/>
          </w:tcPr>
          <w:p w14:paraId="12D4F32A" w14:textId="77777777" w:rsidR="000A54F0" w:rsidRPr="00404FF4" w:rsidRDefault="000A54F0" w:rsidP="002C1211">
            <w:pPr>
              <w:jc w:val="center"/>
              <w:rPr>
                <w:rFonts w:cs="Times New Roman"/>
                <w:b/>
                <w:bCs/>
                <w:sz w:val="24"/>
                <w:szCs w:val="26"/>
              </w:rPr>
            </w:pPr>
            <w:r w:rsidRPr="00404FF4">
              <w:rPr>
                <w:rFonts w:cs="Times New Roman"/>
                <w:b/>
                <w:bCs/>
                <w:sz w:val="24"/>
                <w:szCs w:val="26"/>
              </w:rPr>
              <w:t>STT</w:t>
            </w:r>
          </w:p>
        </w:tc>
        <w:tc>
          <w:tcPr>
            <w:tcW w:w="3686" w:type="dxa"/>
            <w:shd w:val="clear" w:color="auto" w:fill="FFE599" w:themeFill="accent4" w:themeFillTint="66"/>
          </w:tcPr>
          <w:p w14:paraId="0E814344" w14:textId="77777777" w:rsidR="000A54F0" w:rsidRPr="00404FF4" w:rsidRDefault="000A54F0" w:rsidP="002C1211">
            <w:pPr>
              <w:jc w:val="center"/>
              <w:rPr>
                <w:rFonts w:cs="Times New Roman"/>
                <w:b/>
                <w:bCs/>
                <w:sz w:val="24"/>
                <w:szCs w:val="26"/>
              </w:rPr>
            </w:pPr>
            <w:r w:rsidRPr="00404FF4">
              <w:rPr>
                <w:rFonts w:cs="Times New Roman"/>
                <w:b/>
                <w:bCs/>
                <w:sz w:val="24"/>
                <w:szCs w:val="26"/>
              </w:rPr>
              <w:t>Nội dung</w:t>
            </w:r>
          </w:p>
        </w:tc>
        <w:tc>
          <w:tcPr>
            <w:tcW w:w="5239" w:type="dxa"/>
            <w:shd w:val="clear" w:color="auto" w:fill="FFE599" w:themeFill="accent4" w:themeFillTint="66"/>
          </w:tcPr>
          <w:p w14:paraId="0FFE333D" w14:textId="77777777" w:rsidR="000A54F0" w:rsidRPr="00404FF4" w:rsidRDefault="000A54F0" w:rsidP="002C1211">
            <w:pPr>
              <w:jc w:val="center"/>
              <w:rPr>
                <w:rFonts w:cs="Times New Roman"/>
                <w:b/>
                <w:bCs/>
                <w:sz w:val="24"/>
                <w:szCs w:val="26"/>
              </w:rPr>
            </w:pPr>
            <w:r w:rsidRPr="00404FF4">
              <w:rPr>
                <w:rFonts w:cs="Times New Roman"/>
                <w:b/>
                <w:bCs/>
                <w:sz w:val="24"/>
                <w:szCs w:val="26"/>
              </w:rPr>
              <w:t>Ghi chú</w:t>
            </w:r>
          </w:p>
        </w:tc>
      </w:tr>
      <w:tr w:rsidR="000A54F0" w14:paraId="4C209240" w14:textId="77777777" w:rsidTr="0010191E">
        <w:tc>
          <w:tcPr>
            <w:tcW w:w="704" w:type="dxa"/>
          </w:tcPr>
          <w:p w14:paraId="7A4C2194" w14:textId="77777777" w:rsidR="000A54F0" w:rsidRDefault="000A54F0" w:rsidP="002C1211">
            <w:pPr>
              <w:jc w:val="center"/>
              <w:rPr>
                <w:rFonts w:cs="Times New Roman"/>
                <w:sz w:val="24"/>
                <w:szCs w:val="26"/>
              </w:rPr>
            </w:pPr>
            <w:r>
              <w:rPr>
                <w:rFonts w:cs="Times New Roman"/>
                <w:sz w:val="24"/>
                <w:szCs w:val="26"/>
              </w:rPr>
              <w:t>1</w:t>
            </w:r>
          </w:p>
        </w:tc>
        <w:tc>
          <w:tcPr>
            <w:tcW w:w="3686" w:type="dxa"/>
          </w:tcPr>
          <w:p w14:paraId="55B11E01" w14:textId="68933B39" w:rsidR="000A54F0" w:rsidRDefault="000A54F0" w:rsidP="002C1211">
            <w:pPr>
              <w:rPr>
                <w:rFonts w:cs="Times New Roman"/>
                <w:sz w:val="24"/>
                <w:szCs w:val="26"/>
              </w:rPr>
            </w:pPr>
            <w:r>
              <w:rPr>
                <w:rFonts w:cs="Times New Roman"/>
                <w:sz w:val="24"/>
                <w:szCs w:val="26"/>
              </w:rPr>
              <w:t xml:space="preserve">Danh sách </w:t>
            </w:r>
            <w:r w:rsidR="00486A89">
              <w:rPr>
                <w:rFonts w:cs="Times New Roman"/>
                <w:sz w:val="24"/>
                <w:szCs w:val="26"/>
              </w:rPr>
              <w:t xml:space="preserve">Phòng, </w:t>
            </w:r>
            <w:r w:rsidR="00652EE9">
              <w:rPr>
                <w:rFonts w:cs="Times New Roman"/>
                <w:sz w:val="24"/>
                <w:szCs w:val="26"/>
              </w:rPr>
              <w:t>trường, giáo viên</w:t>
            </w:r>
            <w:r>
              <w:rPr>
                <w:rFonts w:cs="Times New Roman"/>
                <w:sz w:val="24"/>
                <w:szCs w:val="26"/>
              </w:rPr>
              <w:t xml:space="preserve"> tham gia đào tạo hoặc </w:t>
            </w:r>
            <w:r w:rsidR="00A60F15">
              <w:rPr>
                <w:rFonts w:cs="Times New Roman"/>
                <w:sz w:val="24"/>
                <w:szCs w:val="26"/>
              </w:rPr>
              <w:t xml:space="preserve">checklist các </w:t>
            </w:r>
            <w:r>
              <w:rPr>
                <w:rFonts w:cs="Times New Roman"/>
                <w:sz w:val="24"/>
                <w:szCs w:val="26"/>
              </w:rPr>
              <w:t>đối tượng tham gia đào tạo</w:t>
            </w:r>
            <w:r w:rsidR="00A60F15">
              <w:rPr>
                <w:rFonts w:cs="Times New Roman"/>
                <w:sz w:val="24"/>
                <w:szCs w:val="26"/>
              </w:rPr>
              <w:t xml:space="preserve">. </w:t>
            </w:r>
          </w:p>
        </w:tc>
        <w:tc>
          <w:tcPr>
            <w:tcW w:w="5239" w:type="dxa"/>
          </w:tcPr>
          <w:p w14:paraId="06D8F44B" w14:textId="77777777" w:rsidR="000A54F0" w:rsidRDefault="000A54F0" w:rsidP="002C1211">
            <w:pPr>
              <w:rPr>
                <w:rFonts w:cs="Times New Roman"/>
                <w:sz w:val="24"/>
                <w:szCs w:val="26"/>
              </w:rPr>
            </w:pPr>
            <w:r>
              <w:rPr>
                <w:rFonts w:cs="Times New Roman"/>
                <w:sz w:val="24"/>
                <w:szCs w:val="26"/>
              </w:rPr>
              <w:t>Để nắm được có bao nhiêu người tham gia và phục vụ điểm danh, note thông tin…</w:t>
            </w:r>
          </w:p>
        </w:tc>
      </w:tr>
      <w:tr w:rsidR="000A54F0" w14:paraId="53A8658E" w14:textId="77777777" w:rsidTr="0010191E">
        <w:tc>
          <w:tcPr>
            <w:tcW w:w="704" w:type="dxa"/>
          </w:tcPr>
          <w:p w14:paraId="18977326" w14:textId="77777777" w:rsidR="000A54F0" w:rsidRDefault="000A54F0" w:rsidP="002C1211">
            <w:pPr>
              <w:jc w:val="center"/>
              <w:rPr>
                <w:rFonts w:cs="Times New Roman"/>
                <w:sz w:val="24"/>
                <w:szCs w:val="26"/>
              </w:rPr>
            </w:pPr>
            <w:r>
              <w:rPr>
                <w:rFonts w:cs="Times New Roman"/>
                <w:sz w:val="24"/>
                <w:szCs w:val="26"/>
              </w:rPr>
              <w:t>2</w:t>
            </w:r>
          </w:p>
        </w:tc>
        <w:tc>
          <w:tcPr>
            <w:tcW w:w="3686" w:type="dxa"/>
          </w:tcPr>
          <w:p w14:paraId="052940BD" w14:textId="77777777" w:rsidR="000A54F0" w:rsidRDefault="000A54F0" w:rsidP="002C1211">
            <w:pPr>
              <w:rPr>
                <w:rFonts w:cs="Times New Roman"/>
                <w:sz w:val="24"/>
                <w:szCs w:val="26"/>
              </w:rPr>
            </w:pPr>
            <w:r>
              <w:rPr>
                <w:rFonts w:cs="Times New Roman"/>
                <w:sz w:val="24"/>
                <w:szCs w:val="26"/>
              </w:rPr>
              <w:t>Danh sách tài khoản bàn giao + biên bản bàn giao (nếu cần)</w:t>
            </w:r>
          </w:p>
        </w:tc>
        <w:tc>
          <w:tcPr>
            <w:tcW w:w="5239" w:type="dxa"/>
          </w:tcPr>
          <w:p w14:paraId="1AA55486" w14:textId="77777777" w:rsidR="000A54F0" w:rsidRDefault="000A54F0" w:rsidP="002C1211">
            <w:pPr>
              <w:rPr>
                <w:rFonts w:cs="Times New Roman"/>
                <w:sz w:val="24"/>
                <w:szCs w:val="26"/>
              </w:rPr>
            </w:pPr>
          </w:p>
        </w:tc>
      </w:tr>
      <w:tr w:rsidR="000A54F0" w14:paraId="435BC572" w14:textId="77777777" w:rsidTr="0010191E">
        <w:tc>
          <w:tcPr>
            <w:tcW w:w="704" w:type="dxa"/>
          </w:tcPr>
          <w:p w14:paraId="7E4CE05C" w14:textId="77777777" w:rsidR="000A54F0" w:rsidRDefault="000A54F0" w:rsidP="002C1211">
            <w:pPr>
              <w:jc w:val="center"/>
              <w:rPr>
                <w:rFonts w:cs="Times New Roman"/>
                <w:sz w:val="24"/>
                <w:szCs w:val="26"/>
              </w:rPr>
            </w:pPr>
            <w:r>
              <w:rPr>
                <w:rFonts w:cs="Times New Roman"/>
                <w:sz w:val="24"/>
                <w:szCs w:val="26"/>
              </w:rPr>
              <w:t>3</w:t>
            </w:r>
          </w:p>
        </w:tc>
        <w:tc>
          <w:tcPr>
            <w:tcW w:w="3686" w:type="dxa"/>
          </w:tcPr>
          <w:p w14:paraId="66481936" w14:textId="77777777" w:rsidR="000A54F0" w:rsidRDefault="000A54F0" w:rsidP="002C1211">
            <w:pPr>
              <w:rPr>
                <w:rFonts w:cs="Times New Roman"/>
                <w:sz w:val="24"/>
                <w:szCs w:val="26"/>
              </w:rPr>
            </w:pPr>
            <w:r>
              <w:rPr>
                <w:rFonts w:cs="Times New Roman"/>
                <w:sz w:val="24"/>
                <w:szCs w:val="26"/>
              </w:rPr>
              <w:t>Máy chiếu, màn chiếu, laptop, dây VGA/HDMI, ổ điện…</w:t>
            </w:r>
          </w:p>
        </w:tc>
        <w:tc>
          <w:tcPr>
            <w:tcW w:w="5239" w:type="dxa"/>
          </w:tcPr>
          <w:p w14:paraId="76FC2D1E" w14:textId="77777777" w:rsidR="000A54F0" w:rsidRDefault="000A54F0" w:rsidP="002C1211">
            <w:pPr>
              <w:rPr>
                <w:rFonts w:cs="Times New Roman"/>
                <w:sz w:val="24"/>
                <w:szCs w:val="26"/>
              </w:rPr>
            </w:pPr>
          </w:p>
        </w:tc>
      </w:tr>
      <w:tr w:rsidR="000A54F0" w14:paraId="26A95774" w14:textId="77777777" w:rsidTr="0010191E">
        <w:tc>
          <w:tcPr>
            <w:tcW w:w="704" w:type="dxa"/>
          </w:tcPr>
          <w:p w14:paraId="32B26F78" w14:textId="77777777" w:rsidR="000A54F0" w:rsidRDefault="000A54F0" w:rsidP="002C1211">
            <w:pPr>
              <w:jc w:val="center"/>
              <w:rPr>
                <w:rFonts w:cs="Times New Roman"/>
                <w:sz w:val="24"/>
                <w:szCs w:val="26"/>
              </w:rPr>
            </w:pPr>
            <w:r>
              <w:rPr>
                <w:rFonts w:cs="Times New Roman"/>
                <w:sz w:val="24"/>
                <w:szCs w:val="26"/>
              </w:rPr>
              <w:t>4</w:t>
            </w:r>
          </w:p>
        </w:tc>
        <w:tc>
          <w:tcPr>
            <w:tcW w:w="3686" w:type="dxa"/>
          </w:tcPr>
          <w:p w14:paraId="026B2C42" w14:textId="77777777" w:rsidR="000A54F0" w:rsidRDefault="000A54F0" w:rsidP="002C1211">
            <w:pPr>
              <w:rPr>
                <w:rFonts w:cs="Times New Roman"/>
                <w:sz w:val="24"/>
                <w:szCs w:val="26"/>
              </w:rPr>
            </w:pPr>
            <w:r>
              <w:rPr>
                <w:rFonts w:cs="Times New Roman"/>
                <w:sz w:val="24"/>
                <w:szCs w:val="26"/>
              </w:rPr>
              <w:t>Internet (LAN, Wifi..)</w:t>
            </w:r>
          </w:p>
        </w:tc>
        <w:tc>
          <w:tcPr>
            <w:tcW w:w="5239" w:type="dxa"/>
          </w:tcPr>
          <w:p w14:paraId="648D9566" w14:textId="77777777" w:rsidR="000A54F0" w:rsidRDefault="000A54F0" w:rsidP="002C1211">
            <w:pPr>
              <w:rPr>
                <w:rFonts w:cs="Times New Roman"/>
                <w:sz w:val="24"/>
                <w:szCs w:val="26"/>
              </w:rPr>
            </w:pPr>
            <w:r>
              <w:rPr>
                <w:rFonts w:cs="Times New Roman"/>
                <w:sz w:val="24"/>
                <w:szCs w:val="26"/>
              </w:rPr>
              <w:t xml:space="preserve">Kiểm tra kỹ đường truyền, wifi, mật khẩu wifi đủ dùng cho số nhân sự tham gia đào tạo có thể dùng được. Có thể phân chia sẵn sơ đồ chỗ ngồi và wifi sử dụng để hôm sau sẵn sàng sử dụng. </w:t>
            </w:r>
          </w:p>
        </w:tc>
      </w:tr>
      <w:tr w:rsidR="000A54F0" w14:paraId="6875A136" w14:textId="77777777" w:rsidTr="0010191E">
        <w:tc>
          <w:tcPr>
            <w:tcW w:w="704" w:type="dxa"/>
          </w:tcPr>
          <w:p w14:paraId="498CCF1D" w14:textId="77777777" w:rsidR="000A54F0" w:rsidRDefault="000A54F0" w:rsidP="002C1211">
            <w:pPr>
              <w:jc w:val="center"/>
              <w:rPr>
                <w:rFonts w:cs="Times New Roman"/>
                <w:sz w:val="24"/>
                <w:szCs w:val="26"/>
              </w:rPr>
            </w:pPr>
            <w:r>
              <w:rPr>
                <w:rFonts w:cs="Times New Roman"/>
                <w:sz w:val="24"/>
                <w:szCs w:val="26"/>
              </w:rPr>
              <w:t>5</w:t>
            </w:r>
          </w:p>
        </w:tc>
        <w:tc>
          <w:tcPr>
            <w:tcW w:w="3686" w:type="dxa"/>
          </w:tcPr>
          <w:p w14:paraId="39F25A6F" w14:textId="69D8181E" w:rsidR="000A54F0" w:rsidRDefault="000A54F0" w:rsidP="002C1211">
            <w:pPr>
              <w:rPr>
                <w:rFonts w:cs="Times New Roman"/>
                <w:sz w:val="24"/>
                <w:szCs w:val="26"/>
              </w:rPr>
            </w:pPr>
            <w:r>
              <w:rPr>
                <w:rFonts w:cs="Times New Roman"/>
                <w:sz w:val="24"/>
                <w:szCs w:val="26"/>
              </w:rPr>
              <w:t>Tài liệu đào tạo</w:t>
            </w:r>
          </w:p>
        </w:tc>
        <w:tc>
          <w:tcPr>
            <w:tcW w:w="5239" w:type="dxa"/>
          </w:tcPr>
          <w:p w14:paraId="2184386E" w14:textId="77777777" w:rsidR="000A54F0" w:rsidRDefault="000A54F0" w:rsidP="002C1211">
            <w:pPr>
              <w:rPr>
                <w:rFonts w:cs="Times New Roman"/>
                <w:sz w:val="24"/>
                <w:szCs w:val="26"/>
              </w:rPr>
            </w:pPr>
            <w:r>
              <w:rPr>
                <w:rFonts w:cs="Times New Roman"/>
                <w:sz w:val="24"/>
                <w:szCs w:val="26"/>
              </w:rPr>
              <w:t>Tùy đối tượng mà chuẩn bị các loại tài liệu và hình thức tài liệu khác nhau.</w:t>
            </w:r>
          </w:p>
        </w:tc>
      </w:tr>
      <w:tr w:rsidR="000A54F0" w14:paraId="3FE75812" w14:textId="77777777" w:rsidTr="0010191E">
        <w:tc>
          <w:tcPr>
            <w:tcW w:w="704" w:type="dxa"/>
          </w:tcPr>
          <w:p w14:paraId="03B678E0" w14:textId="77777777" w:rsidR="000A54F0" w:rsidRDefault="000A54F0" w:rsidP="002C1211">
            <w:pPr>
              <w:jc w:val="center"/>
              <w:rPr>
                <w:rFonts w:cs="Times New Roman"/>
                <w:sz w:val="24"/>
                <w:szCs w:val="26"/>
              </w:rPr>
            </w:pPr>
            <w:r>
              <w:rPr>
                <w:rFonts w:cs="Times New Roman"/>
                <w:sz w:val="24"/>
                <w:szCs w:val="26"/>
              </w:rPr>
              <w:t>6</w:t>
            </w:r>
          </w:p>
        </w:tc>
        <w:tc>
          <w:tcPr>
            <w:tcW w:w="3686" w:type="dxa"/>
          </w:tcPr>
          <w:p w14:paraId="0A47DE34" w14:textId="77777777" w:rsidR="000A54F0" w:rsidRDefault="000A54F0" w:rsidP="002C1211">
            <w:pPr>
              <w:rPr>
                <w:rFonts w:cs="Times New Roman"/>
                <w:sz w:val="24"/>
                <w:szCs w:val="26"/>
              </w:rPr>
            </w:pPr>
            <w:r>
              <w:rPr>
                <w:rFonts w:cs="Times New Roman"/>
                <w:sz w:val="24"/>
                <w:szCs w:val="26"/>
              </w:rPr>
              <w:t>Nhân sự đào tạo chính</w:t>
            </w:r>
          </w:p>
        </w:tc>
        <w:tc>
          <w:tcPr>
            <w:tcW w:w="5239" w:type="dxa"/>
          </w:tcPr>
          <w:p w14:paraId="0224268B" w14:textId="77777777" w:rsidR="000A54F0" w:rsidRDefault="000A54F0" w:rsidP="002C1211">
            <w:pPr>
              <w:rPr>
                <w:rFonts w:cs="Times New Roman"/>
                <w:sz w:val="24"/>
                <w:szCs w:val="26"/>
              </w:rPr>
            </w:pPr>
            <w:r>
              <w:rPr>
                <w:rFonts w:cs="Times New Roman"/>
                <w:sz w:val="24"/>
                <w:szCs w:val="26"/>
              </w:rPr>
              <w:t xml:space="preserve">AM Giáo dục của chi nhánh hoặc người nắm vững chuyên môn, nghiệp vụ về sản phẩm, có kỹ năng thuyết trình, đào tạo tốt, am hiểu về CNTT. </w:t>
            </w:r>
          </w:p>
        </w:tc>
      </w:tr>
      <w:tr w:rsidR="000A54F0" w14:paraId="719AE827" w14:textId="77777777" w:rsidTr="0010191E">
        <w:tc>
          <w:tcPr>
            <w:tcW w:w="704" w:type="dxa"/>
          </w:tcPr>
          <w:p w14:paraId="292A7F83" w14:textId="77777777" w:rsidR="000A54F0" w:rsidRDefault="000A54F0" w:rsidP="002C1211">
            <w:pPr>
              <w:jc w:val="center"/>
              <w:rPr>
                <w:rFonts w:cs="Times New Roman"/>
                <w:sz w:val="24"/>
                <w:szCs w:val="26"/>
              </w:rPr>
            </w:pPr>
            <w:r>
              <w:rPr>
                <w:rFonts w:cs="Times New Roman"/>
                <w:sz w:val="24"/>
                <w:szCs w:val="26"/>
              </w:rPr>
              <w:t>7</w:t>
            </w:r>
          </w:p>
        </w:tc>
        <w:tc>
          <w:tcPr>
            <w:tcW w:w="3686" w:type="dxa"/>
          </w:tcPr>
          <w:p w14:paraId="5E6A8E51" w14:textId="77777777" w:rsidR="000A54F0" w:rsidRDefault="000A54F0" w:rsidP="002C1211">
            <w:pPr>
              <w:rPr>
                <w:rFonts w:cs="Times New Roman"/>
                <w:sz w:val="24"/>
                <w:szCs w:val="26"/>
              </w:rPr>
            </w:pPr>
            <w:r>
              <w:rPr>
                <w:rFonts w:cs="Times New Roman"/>
                <w:sz w:val="24"/>
                <w:szCs w:val="26"/>
              </w:rPr>
              <w:t>Nhân sự hỗ trợ đào tạo</w:t>
            </w:r>
          </w:p>
        </w:tc>
        <w:tc>
          <w:tcPr>
            <w:tcW w:w="5239" w:type="dxa"/>
          </w:tcPr>
          <w:p w14:paraId="38E2AF70" w14:textId="77777777" w:rsidR="000A54F0" w:rsidRDefault="000A54F0" w:rsidP="002C1211">
            <w:pPr>
              <w:rPr>
                <w:rFonts w:cs="Times New Roman"/>
                <w:sz w:val="24"/>
                <w:szCs w:val="26"/>
              </w:rPr>
            </w:pPr>
            <w:r>
              <w:rPr>
                <w:rFonts w:cs="Times New Roman"/>
                <w:sz w:val="24"/>
                <w:szCs w:val="26"/>
              </w:rPr>
              <w:t xml:space="preserve">- Hướng dẫn và giải đáp các thắc mắc thầy cô trong suốt quá trình thực hành. </w:t>
            </w:r>
          </w:p>
          <w:p w14:paraId="6B7138BF" w14:textId="78AFC48D" w:rsidR="000A54F0" w:rsidRDefault="000A54F0" w:rsidP="002C1211">
            <w:pPr>
              <w:rPr>
                <w:rFonts w:cs="Times New Roman"/>
                <w:sz w:val="24"/>
                <w:szCs w:val="26"/>
              </w:rPr>
            </w:pPr>
            <w:r>
              <w:rPr>
                <w:rFonts w:cs="Times New Roman"/>
                <w:sz w:val="24"/>
                <w:szCs w:val="26"/>
              </w:rPr>
              <w:t xml:space="preserve">- Chuẩn bị, phân phát tài liệu đào tạo, xử lý các sự cố phát sinh trong quá trình đào tạo. </w:t>
            </w:r>
          </w:p>
        </w:tc>
      </w:tr>
    </w:tbl>
    <w:p w14:paraId="5EC9083E" w14:textId="77777777" w:rsidR="000A54F0" w:rsidRDefault="000A54F0" w:rsidP="000A54F0">
      <w:pPr>
        <w:rPr>
          <w:rFonts w:cs="Times New Roman"/>
          <w:b/>
          <w:sz w:val="24"/>
          <w:szCs w:val="26"/>
        </w:rPr>
      </w:pPr>
    </w:p>
    <w:p w14:paraId="53F19344" w14:textId="77777777" w:rsidR="002B65ED" w:rsidRDefault="002B65ED">
      <w:pPr>
        <w:rPr>
          <w:rFonts w:cs="Times New Roman"/>
          <w:b/>
          <w:bCs/>
          <w:color w:val="000000"/>
          <w:spacing w:val="-10"/>
          <w:szCs w:val="26"/>
          <w:shd w:val="clear" w:color="auto" w:fill="FFFFFF"/>
        </w:rPr>
      </w:pPr>
      <w:r>
        <w:br w:type="page"/>
      </w:r>
    </w:p>
    <w:p w14:paraId="58646DAB" w14:textId="757491EF" w:rsidR="00403663" w:rsidRDefault="003B1BCD" w:rsidP="00AD32AE">
      <w:pPr>
        <w:pStyle w:val="DanhsachTinh"/>
      </w:pPr>
      <w:bookmarkStart w:id="9" w:name="_Toc24992748"/>
      <w:r>
        <w:t>III</w:t>
      </w:r>
      <w:r w:rsidR="000A54F0">
        <w:t xml:space="preserve">. </w:t>
      </w:r>
      <w:r w:rsidR="00403663">
        <w:t>NỘI DUNG ĐÀO TẠO</w:t>
      </w:r>
      <w:bookmarkEnd w:id="9"/>
    </w:p>
    <w:p w14:paraId="140F73EA" w14:textId="081356C6" w:rsidR="00403663" w:rsidRDefault="00403663" w:rsidP="004325C3">
      <w:pPr>
        <w:pStyle w:val="Buoc"/>
      </w:pPr>
      <w:bookmarkStart w:id="10" w:name="_Toc24992749"/>
      <w:r>
        <w:t>3.1. Đào tạo cho học sinh</w:t>
      </w:r>
      <w:bookmarkEnd w:id="10"/>
    </w:p>
    <w:tbl>
      <w:tblPr>
        <w:tblStyle w:val="TableGrid"/>
        <w:tblW w:w="10060" w:type="dxa"/>
        <w:tblLook w:val="04A0" w:firstRow="1" w:lastRow="0" w:firstColumn="1" w:lastColumn="0" w:noHBand="0" w:noVBand="1"/>
      </w:tblPr>
      <w:tblGrid>
        <w:gridCol w:w="1129"/>
        <w:gridCol w:w="6237"/>
        <w:gridCol w:w="2694"/>
      </w:tblGrid>
      <w:tr w:rsidR="004325C3" w:rsidRPr="00D97B4A" w14:paraId="4429669B" w14:textId="77777777" w:rsidTr="006D0DE8">
        <w:tc>
          <w:tcPr>
            <w:tcW w:w="1129" w:type="dxa"/>
            <w:shd w:val="clear" w:color="auto" w:fill="FFF2CC" w:themeFill="accent4" w:themeFillTint="33"/>
            <w:vAlign w:val="center"/>
          </w:tcPr>
          <w:p w14:paraId="1EF9DC73" w14:textId="77777777" w:rsidR="004325C3" w:rsidRPr="00D97B4A" w:rsidRDefault="004325C3" w:rsidP="00896089">
            <w:pPr>
              <w:jc w:val="center"/>
              <w:rPr>
                <w:rFonts w:cs="Times New Roman"/>
                <w:b/>
                <w:sz w:val="24"/>
                <w:szCs w:val="26"/>
              </w:rPr>
            </w:pPr>
            <w:r>
              <w:rPr>
                <w:rFonts w:cs="Times New Roman"/>
                <w:b/>
                <w:sz w:val="24"/>
                <w:szCs w:val="26"/>
              </w:rPr>
              <w:t>STT</w:t>
            </w:r>
          </w:p>
        </w:tc>
        <w:tc>
          <w:tcPr>
            <w:tcW w:w="6237" w:type="dxa"/>
            <w:shd w:val="clear" w:color="auto" w:fill="FFF2CC" w:themeFill="accent4" w:themeFillTint="33"/>
            <w:vAlign w:val="center"/>
          </w:tcPr>
          <w:p w14:paraId="728AF0C1" w14:textId="77777777" w:rsidR="004325C3" w:rsidRPr="00D97B4A" w:rsidRDefault="004325C3" w:rsidP="00896089">
            <w:pPr>
              <w:jc w:val="center"/>
              <w:rPr>
                <w:rFonts w:cs="Times New Roman"/>
                <w:b/>
                <w:sz w:val="24"/>
                <w:szCs w:val="26"/>
              </w:rPr>
            </w:pPr>
            <w:r w:rsidRPr="00D97B4A">
              <w:rPr>
                <w:rFonts w:cs="Times New Roman"/>
                <w:b/>
                <w:sz w:val="24"/>
                <w:szCs w:val="26"/>
              </w:rPr>
              <w:t>Nội dung</w:t>
            </w:r>
          </w:p>
        </w:tc>
        <w:tc>
          <w:tcPr>
            <w:tcW w:w="2694" w:type="dxa"/>
            <w:shd w:val="clear" w:color="auto" w:fill="FFF2CC" w:themeFill="accent4" w:themeFillTint="33"/>
            <w:vAlign w:val="center"/>
          </w:tcPr>
          <w:p w14:paraId="5743192B" w14:textId="77777777" w:rsidR="004325C3" w:rsidRPr="00D97B4A" w:rsidRDefault="004325C3" w:rsidP="00896089">
            <w:pPr>
              <w:jc w:val="center"/>
              <w:rPr>
                <w:rFonts w:cs="Times New Roman"/>
                <w:b/>
                <w:sz w:val="24"/>
                <w:szCs w:val="26"/>
              </w:rPr>
            </w:pPr>
            <w:r w:rsidRPr="00D97B4A">
              <w:rPr>
                <w:rFonts w:cs="Times New Roman"/>
                <w:b/>
                <w:sz w:val="24"/>
                <w:szCs w:val="26"/>
              </w:rPr>
              <w:t>Ghi chú</w:t>
            </w:r>
          </w:p>
        </w:tc>
      </w:tr>
      <w:tr w:rsidR="004325C3" w14:paraId="01DD27DD" w14:textId="77777777" w:rsidTr="006D0DE8">
        <w:tc>
          <w:tcPr>
            <w:tcW w:w="1129" w:type="dxa"/>
            <w:shd w:val="clear" w:color="auto" w:fill="auto"/>
          </w:tcPr>
          <w:p w14:paraId="035215F0" w14:textId="77777777" w:rsidR="004325C3" w:rsidRPr="00D97B4A" w:rsidRDefault="004325C3" w:rsidP="00896089">
            <w:pPr>
              <w:jc w:val="center"/>
              <w:rPr>
                <w:rFonts w:cs="Times New Roman"/>
                <w:sz w:val="24"/>
                <w:szCs w:val="26"/>
              </w:rPr>
            </w:pPr>
            <w:r>
              <w:rPr>
                <w:rFonts w:cs="Times New Roman"/>
                <w:sz w:val="24"/>
                <w:szCs w:val="26"/>
              </w:rPr>
              <w:t>1</w:t>
            </w:r>
          </w:p>
        </w:tc>
        <w:tc>
          <w:tcPr>
            <w:tcW w:w="6237" w:type="dxa"/>
            <w:shd w:val="clear" w:color="auto" w:fill="auto"/>
          </w:tcPr>
          <w:p w14:paraId="629A7C75" w14:textId="652506A2" w:rsidR="004325C3" w:rsidRPr="0018615C" w:rsidRDefault="000123F0" w:rsidP="00896089">
            <w:pPr>
              <w:tabs>
                <w:tab w:val="left" w:pos="2095"/>
              </w:tabs>
              <w:rPr>
                <w:rFonts w:cs="Times New Roman"/>
                <w:sz w:val="24"/>
                <w:szCs w:val="26"/>
              </w:rPr>
            </w:pPr>
            <w:r>
              <w:rPr>
                <w:rFonts w:cs="Times New Roman"/>
                <w:sz w:val="24"/>
                <w:szCs w:val="26"/>
              </w:rPr>
              <w:t>Hướng dẫn đăng nhập</w:t>
            </w:r>
          </w:p>
        </w:tc>
        <w:tc>
          <w:tcPr>
            <w:tcW w:w="2694" w:type="dxa"/>
            <w:shd w:val="clear" w:color="auto" w:fill="auto"/>
          </w:tcPr>
          <w:p w14:paraId="7977BEBC" w14:textId="16C7CA01" w:rsidR="004325C3" w:rsidRDefault="004325C3" w:rsidP="00896089">
            <w:pPr>
              <w:rPr>
                <w:rFonts w:cs="Times New Roman"/>
                <w:sz w:val="24"/>
                <w:szCs w:val="26"/>
              </w:rPr>
            </w:pPr>
          </w:p>
        </w:tc>
      </w:tr>
      <w:tr w:rsidR="004325C3" w14:paraId="77926C97" w14:textId="77777777" w:rsidTr="006D0DE8">
        <w:tc>
          <w:tcPr>
            <w:tcW w:w="1129" w:type="dxa"/>
            <w:shd w:val="clear" w:color="auto" w:fill="auto"/>
          </w:tcPr>
          <w:p w14:paraId="1C4EFC9D" w14:textId="77777777" w:rsidR="004325C3" w:rsidRDefault="004325C3" w:rsidP="00896089">
            <w:pPr>
              <w:jc w:val="center"/>
              <w:rPr>
                <w:rFonts w:cs="Times New Roman"/>
                <w:sz w:val="24"/>
                <w:szCs w:val="26"/>
              </w:rPr>
            </w:pPr>
            <w:r>
              <w:rPr>
                <w:rFonts w:cs="Times New Roman"/>
                <w:sz w:val="24"/>
                <w:szCs w:val="26"/>
              </w:rPr>
              <w:t>2</w:t>
            </w:r>
          </w:p>
        </w:tc>
        <w:tc>
          <w:tcPr>
            <w:tcW w:w="6237" w:type="dxa"/>
            <w:shd w:val="clear" w:color="auto" w:fill="auto"/>
          </w:tcPr>
          <w:p w14:paraId="68653C33" w14:textId="39906AF1" w:rsidR="004325C3" w:rsidRDefault="000123F0" w:rsidP="00896089">
            <w:pPr>
              <w:rPr>
                <w:rFonts w:cs="Times New Roman"/>
                <w:sz w:val="24"/>
                <w:szCs w:val="26"/>
              </w:rPr>
            </w:pPr>
            <w:r>
              <w:rPr>
                <w:rFonts w:cs="Times New Roman"/>
                <w:sz w:val="24"/>
                <w:szCs w:val="26"/>
              </w:rPr>
              <w:t>Hướng dẫn cập nhật thông tin, xác thực tài khoản</w:t>
            </w:r>
          </w:p>
        </w:tc>
        <w:tc>
          <w:tcPr>
            <w:tcW w:w="2694" w:type="dxa"/>
            <w:shd w:val="clear" w:color="auto" w:fill="auto"/>
          </w:tcPr>
          <w:p w14:paraId="0EC35B4E" w14:textId="77777777" w:rsidR="004325C3" w:rsidRDefault="004325C3" w:rsidP="00896089">
            <w:pPr>
              <w:rPr>
                <w:rFonts w:cs="Times New Roman"/>
                <w:sz w:val="24"/>
                <w:szCs w:val="26"/>
              </w:rPr>
            </w:pPr>
          </w:p>
        </w:tc>
      </w:tr>
      <w:tr w:rsidR="004325C3" w14:paraId="353650C6" w14:textId="77777777" w:rsidTr="006D0DE8">
        <w:tc>
          <w:tcPr>
            <w:tcW w:w="1129" w:type="dxa"/>
            <w:shd w:val="clear" w:color="auto" w:fill="auto"/>
          </w:tcPr>
          <w:p w14:paraId="475CD1F8" w14:textId="77777777" w:rsidR="004325C3" w:rsidRDefault="004325C3" w:rsidP="00896089">
            <w:pPr>
              <w:jc w:val="center"/>
              <w:rPr>
                <w:rFonts w:cs="Times New Roman"/>
                <w:sz w:val="24"/>
                <w:szCs w:val="26"/>
              </w:rPr>
            </w:pPr>
            <w:r>
              <w:rPr>
                <w:rFonts w:cs="Times New Roman"/>
                <w:sz w:val="24"/>
                <w:szCs w:val="26"/>
              </w:rPr>
              <w:t>3</w:t>
            </w:r>
          </w:p>
        </w:tc>
        <w:tc>
          <w:tcPr>
            <w:tcW w:w="6237" w:type="dxa"/>
            <w:shd w:val="clear" w:color="auto" w:fill="auto"/>
          </w:tcPr>
          <w:p w14:paraId="4EEFED56" w14:textId="6D291FD3" w:rsidR="004325C3" w:rsidRDefault="000123F0" w:rsidP="00896089">
            <w:pPr>
              <w:rPr>
                <w:rFonts w:cs="Times New Roman"/>
                <w:sz w:val="24"/>
                <w:szCs w:val="26"/>
              </w:rPr>
            </w:pPr>
            <w:r>
              <w:rPr>
                <w:rFonts w:cs="Times New Roman"/>
                <w:sz w:val="24"/>
                <w:szCs w:val="26"/>
              </w:rPr>
              <w:t>Hướng dẫn tìm kiếm, tra cứu</w:t>
            </w:r>
          </w:p>
        </w:tc>
        <w:tc>
          <w:tcPr>
            <w:tcW w:w="2694" w:type="dxa"/>
            <w:shd w:val="clear" w:color="auto" w:fill="auto"/>
          </w:tcPr>
          <w:p w14:paraId="6570D8B4" w14:textId="6EFC6510" w:rsidR="004325C3" w:rsidRDefault="004325C3" w:rsidP="00896089">
            <w:pPr>
              <w:rPr>
                <w:rFonts w:cs="Times New Roman"/>
                <w:sz w:val="24"/>
                <w:szCs w:val="26"/>
              </w:rPr>
            </w:pPr>
          </w:p>
        </w:tc>
      </w:tr>
      <w:tr w:rsidR="000123F0" w14:paraId="6DB7B393" w14:textId="77777777" w:rsidTr="006D0DE8">
        <w:tc>
          <w:tcPr>
            <w:tcW w:w="1129" w:type="dxa"/>
            <w:shd w:val="clear" w:color="auto" w:fill="auto"/>
          </w:tcPr>
          <w:p w14:paraId="40422004" w14:textId="3B710910" w:rsidR="000123F0" w:rsidRDefault="000123F0" w:rsidP="00896089">
            <w:pPr>
              <w:jc w:val="center"/>
              <w:rPr>
                <w:rFonts w:cs="Times New Roman"/>
                <w:sz w:val="24"/>
                <w:szCs w:val="26"/>
              </w:rPr>
            </w:pPr>
            <w:r>
              <w:rPr>
                <w:rFonts w:cs="Times New Roman"/>
                <w:sz w:val="24"/>
                <w:szCs w:val="26"/>
              </w:rPr>
              <w:t>4</w:t>
            </w:r>
          </w:p>
        </w:tc>
        <w:tc>
          <w:tcPr>
            <w:tcW w:w="6237" w:type="dxa"/>
            <w:shd w:val="clear" w:color="auto" w:fill="auto"/>
          </w:tcPr>
          <w:p w14:paraId="43D2FD7D" w14:textId="6FD1C628" w:rsidR="000123F0" w:rsidRDefault="000123F0" w:rsidP="00896089">
            <w:pPr>
              <w:rPr>
                <w:rFonts w:cs="Times New Roman"/>
                <w:sz w:val="24"/>
                <w:szCs w:val="26"/>
              </w:rPr>
            </w:pPr>
            <w:r>
              <w:rPr>
                <w:rFonts w:cs="Times New Roman"/>
                <w:sz w:val="24"/>
                <w:szCs w:val="26"/>
              </w:rPr>
              <w:t>Hướng dẫn các tính năng học, thi trên ViettelStudy</w:t>
            </w:r>
          </w:p>
        </w:tc>
        <w:tc>
          <w:tcPr>
            <w:tcW w:w="2694" w:type="dxa"/>
            <w:shd w:val="clear" w:color="auto" w:fill="auto"/>
          </w:tcPr>
          <w:p w14:paraId="10537B8E" w14:textId="77777777" w:rsidR="000123F0" w:rsidRDefault="000123F0" w:rsidP="00896089">
            <w:pPr>
              <w:rPr>
                <w:rFonts w:cs="Times New Roman"/>
                <w:sz w:val="24"/>
                <w:szCs w:val="26"/>
              </w:rPr>
            </w:pPr>
          </w:p>
        </w:tc>
      </w:tr>
      <w:tr w:rsidR="00475224" w14:paraId="481FD69A" w14:textId="77777777" w:rsidTr="006D0DE8">
        <w:tc>
          <w:tcPr>
            <w:tcW w:w="1129" w:type="dxa"/>
            <w:shd w:val="clear" w:color="auto" w:fill="auto"/>
          </w:tcPr>
          <w:p w14:paraId="487CCE2D" w14:textId="0878BA19" w:rsidR="00475224" w:rsidRDefault="00475224" w:rsidP="00896089">
            <w:pPr>
              <w:jc w:val="center"/>
              <w:rPr>
                <w:rFonts w:cs="Times New Roman"/>
                <w:sz w:val="24"/>
                <w:szCs w:val="26"/>
              </w:rPr>
            </w:pPr>
            <w:r>
              <w:rPr>
                <w:rFonts w:cs="Times New Roman"/>
                <w:sz w:val="24"/>
                <w:szCs w:val="26"/>
              </w:rPr>
              <w:t>5</w:t>
            </w:r>
          </w:p>
        </w:tc>
        <w:tc>
          <w:tcPr>
            <w:tcW w:w="6237" w:type="dxa"/>
            <w:shd w:val="clear" w:color="auto" w:fill="auto"/>
          </w:tcPr>
          <w:p w14:paraId="76FE82B7" w14:textId="4F304705" w:rsidR="00475224" w:rsidRDefault="00475224" w:rsidP="00896089">
            <w:pPr>
              <w:rPr>
                <w:rFonts w:cs="Times New Roman"/>
                <w:sz w:val="24"/>
                <w:szCs w:val="26"/>
              </w:rPr>
            </w:pPr>
            <w:r>
              <w:rPr>
                <w:rFonts w:cs="Times New Roman"/>
                <w:sz w:val="24"/>
                <w:szCs w:val="26"/>
              </w:rPr>
              <w:t>Hướng dẫn các thanh toán</w:t>
            </w:r>
          </w:p>
        </w:tc>
        <w:tc>
          <w:tcPr>
            <w:tcW w:w="2694" w:type="dxa"/>
            <w:shd w:val="clear" w:color="auto" w:fill="auto"/>
          </w:tcPr>
          <w:p w14:paraId="1CE995AD" w14:textId="77777777" w:rsidR="00475224" w:rsidRDefault="00475224" w:rsidP="00896089">
            <w:pPr>
              <w:rPr>
                <w:rFonts w:cs="Times New Roman"/>
                <w:sz w:val="24"/>
                <w:szCs w:val="26"/>
              </w:rPr>
            </w:pPr>
          </w:p>
        </w:tc>
      </w:tr>
    </w:tbl>
    <w:p w14:paraId="3073A379" w14:textId="7FC59E88" w:rsidR="00403663" w:rsidRDefault="00403663" w:rsidP="004325C3">
      <w:pPr>
        <w:pStyle w:val="Buoc"/>
      </w:pPr>
      <w:bookmarkStart w:id="11" w:name="_Toc24992750"/>
      <w:r>
        <w:t>3.2. Đào tạo cho giáo viên</w:t>
      </w:r>
      <w:bookmarkEnd w:id="11"/>
    </w:p>
    <w:tbl>
      <w:tblPr>
        <w:tblStyle w:val="TableGrid"/>
        <w:tblW w:w="10060" w:type="dxa"/>
        <w:tblLook w:val="04A0" w:firstRow="1" w:lastRow="0" w:firstColumn="1" w:lastColumn="0" w:noHBand="0" w:noVBand="1"/>
      </w:tblPr>
      <w:tblGrid>
        <w:gridCol w:w="1129"/>
        <w:gridCol w:w="6237"/>
        <w:gridCol w:w="2694"/>
      </w:tblGrid>
      <w:tr w:rsidR="004325C3" w:rsidRPr="00D97B4A" w14:paraId="2C332CA4" w14:textId="77777777" w:rsidTr="006D0DE8">
        <w:tc>
          <w:tcPr>
            <w:tcW w:w="1129" w:type="dxa"/>
            <w:shd w:val="clear" w:color="auto" w:fill="FFF2CC" w:themeFill="accent4" w:themeFillTint="33"/>
            <w:vAlign w:val="center"/>
          </w:tcPr>
          <w:p w14:paraId="04B2FAD6" w14:textId="77777777" w:rsidR="004325C3" w:rsidRPr="00D97B4A" w:rsidRDefault="004325C3" w:rsidP="00896089">
            <w:pPr>
              <w:jc w:val="center"/>
              <w:rPr>
                <w:rFonts w:cs="Times New Roman"/>
                <w:b/>
                <w:sz w:val="24"/>
                <w:szCs w:val="26"/>
              </w:rPr>
            </w:pPr>
            <w:r>
              <w:rPr>
                <w:rFonts w:cs="Times New Roman"/>
                <w:b/>
                <w:sz w:val="24"/>
                <w:szCs w:val="26"/>
              </w:rPr>
              <w:t>STT</w:t>
            </w:r>
          </w:p>
        </w:tc>
        <w:tc>
          <w:tcPr>
            <w:tcW w:w="6237" w:type="dxa"/>
            <w:shd w:val="clear" w:color="auto" w:fill="FFF2CC" w:themeFill="accent4" w:themeFillTint="33"/>
            <w:vAlign w:val="center"/>
          </w:tcPr>
          <w:p w14:paraId="614D980A" w14:textId="77777777" w:rsidR="004325C3" w:rsidRPr="00D97B4A" w:rsidRDefault="004325C3" w:rsidP="00896089">
            <w:pPr>
              <w:jc w:val="center"/>
              <w:rPr>
                <w:rFonts w:cs="Times New Roman"/>
                <w:b/>
                <w:sz w:val="24"/>
                <w:szCs w:val="26"/>
              </w:rPr>
            </w:pPr>
            <w:r w:rsidRPr="00D97B4A">
              <w:rPr>
                <w:rFonts w:cs="Times New Roman"/>
                <w:b/>
                <w:sz w:val="24"/>
                <w:szCs w:val="26"/>
              </w:rPr>
              <w:t>Nội dung</w:t>
            </w:r>
          </w:p>
        </w:tc>
        <w:tc>
          <w:tcPr>
            <w:tcW w:w="2694" w:type="dxa"/>
            <w:shd w:val="clear" w:color="auto" w:fill="FFF2CC" w:themeFill="accent4" w:themeFillTint="33"/>
            <w:vAlign w:val="center"/>
          </w:tcPr>
          <w:p w14:paraId="78CEAF97" w14:textId="77777777" w:rsidR="004325C3" w:rsidRPr="00D97B4A" w:rsidRDefault="004325C3" w:rsidP="00896089">
            <w:pPr>
              <w:jc w:val="center"/>
              <w:rPr>
                <w:rFonts w:cs="Times New Roman"/>
                <w:b/>
                <w:sz w:val="24"/>
                <w:szCs w:val="26"/>
              </w:rPr>
            </w:pPr>
            <w:r w:rsidRPr="00D97B4A">
              <w:rPr>
                <w:rFonts w:cs="Times New Roman"/>
                <w:b/>
                <w:sz w:val="24"/>
                <w:szCs w:val="26"/>
              </w:rPr>
              <w:t>Ghi chú</w:t>
            </w:r>
          </w:p>
        </w:tc>
      </w:tr>
      <w:tr w:rsidR="004325C3" w14:paraId="0F174468" w14:textId="77777777" w:rsidTr="006D0DE8">
        <w:tc>
          <w:tcPr>
            <w:tcW w:w="1129" w:type="dxa"/>
            <w:shd w:val="clear" w:color="auto" w:fill="auto"/>
          </w:tcPr>
          <w:p w14:paraId="424461ED" w14:textId="77777777" w:rsidR="004325C3" w:rsidRPr="00D97B4A" w:rsidRDefault="004325C3" w:rsidP="00896089">
            <w:pPr>
              <w:jc w:val="center"/>
              <w:rPr>
                <w:rFonts w:cs="Times New Roman"/>
                <w:sz w:val="24"/>
                <w:szCs w:val="26"/>
              </w:rPr>
            </w:pPr>
            <w:r>
              <w:rPr>
                <w:rFonts w:cs="Times New Roman"/>
                <w:sz w:val="24"/>
                <w:szCs w:val="26"/>
              </w:rPr>
              <w:t>1</w:t>
            </w:r>
          </w:p>
        </w:tc>
        <w:tc>
          <w:tcPr>
            <w:tcW w:w="6237" w:type="dxa"/>
            <w:shd w:val="clear" w:color="auto" w:fill="auto"/>
          </w:tcPr>
          <w:p w14:paraId="6AEF74CE" w14:textId="203211EE" w:rsidR="004325C3" w:rsidRPr="0018615C" w:rsidRDefault="004325C3" w:rsidP="00896089">
            <w:pPr>
              <w:tabs>
                <w:tab w:val="left" w:pos="2095"/>
              </w:tabs>
              <w:rPr>
                <w:rFonts w:cs="Times New Roman"/>
                <w:sz w:val="24"/>
                <w:szCs w:val="26"/>
              </w:rPr>
            </w:pPr>
          </w:p>
        </w:tc>
        <w:tc>
          <w:tcPr>
            <w:tcW w:w="2694" w:type="dxa"/>
            <w:shd w:val="clear" w:color="auto" w:fill="auto"/>
          </w:tcPr>
          <w:p w14:paraId="4288A463" w14:textId="1A328C03" w:rsidR="004325C3" w:rsidRDefault="004325C3" w:rsidP="00896089">
            <w:pPr>
              <w:rPr>
                <w:rFonts w:cs="Times New Roman"/>
                <w:sz w:val="24"/>
                <w:szCs w:val="26"/>
              </w:rPr>
            </w:pPr>
          </w:p>
        </w:tc>
      </w:tr>
      <w:tr w:rsidR="004325C3" w14:paraId="12E71A0C" w14:textId="77777777" w:rsidTr="006D0DE8">
        <w:tc>
          <w:tcPr>
            <w:tcW w:w="1129" w:type="dxa"/>
            <w:shd w:val="clear" w:color="auto" w:fill="auto"/>
          </w:tcPr>
          <w:p w14:paraId="0AA8067A" w14:textId="77777777" w:rsidR="004325C3" w:rsidRDefault="004325C3" w:rsidP="00896089">
            <w:pPr>
              <w:jc w:val="center"/>
              <w:rPr>
                <w:rFonts w:cs="Times New Roman"/>
                <w:sz w:val="24"/>
                <w:szCs w:val="26"/>
              </w:rPr>
            </w:pPr>
            <w:r>
              <w:rPr>
                <w:rFonts w:cs="Times New Roman"/>
                <w:sz w:val="24"/>
                <w:szCs w:val="26"/>
              </w:rPr>
              <w:t>2</w:t>
            </w:r>
          </w:p>
        </w:tc>
        <w:tc>
          <w:tcPr>
            <w:tcW w:w="6237" w:type="dxa"/>
            <w:shd w:val="clear" w:color="auto" w:fill="auto"/>
          </w:tcPr>
          <w:p w14:paraId="73C7003E" w14:textId="77777777" w:rsidR="004325C3" w:rsidRDefault="004325C3" w:rsidP="00896089">
            <w:pPr>
              <w:rPr>
                <w:rFonts w:cs="Times New Roman"/>
                <w:sz w:val="24"/>
                <w:szCs w:val="26"/>
              </w:rPr>
            </w:pPr>
          </w:p>
        </w:tc>
        <w:tc>
          <w:tcPr>
            <w:tcW w:w="2694" w:type="dxa"/>
            <w:shd w:val="clear" w:color="auto" w:fill="auto"/>
          </w:tcPr>
          <w:p w14:paraId="346146D5" w14:textId="77777777" w:rsidR="004325C3" w:rsidRDefault="004325C3" w:rsidP="00896089">
            <w:pPr>
              <w:rPr>
                <w:rFonts w:cs="Times New Roman"/>
                <w:sz w:val="24"/>
                <w:szCs w:val="26"/>
              </w:rPr>
            </w:pPr>
          </w:p>
        </w:tc>
      </w:tr>
      <w:tr w:rsidR="004325C3" w14:paraId="2495FB70" w14:textId="77777777" w:rsidTr="006D0DE8">
        <w:tc>
          <w:tcPr>
            <w:tcW w:w="1129" w:type="dxa"/>
            <w:shd w:val="clear" w:color="auto" w:fill="auto"/>
          </w:tcPr>
          <w:p w14:paraId="46DEE878" w14:textId="77777777" w:rsidR="004325C3" w:rsidRDefault="004325C3" w:rsidP="00896089">
            <w:pPr>
              <w:jc w:val="center"/>
              <w:rPr>
                <w:rFonts w:cs="Times New Roman"/>
                <w:sz w:val="24"/>
                <w:szCs w:val="26"/>
              </w:rPr>
            </w:pPr>
            <w:r>
              <w:rPr>
                <w:rFonts w:cs="Times New Roman"/>
                <w:sz w:val="24"/>
                <w:szCs w:val="26"/>
              </w:rPr>
              <w:t>3</w:t>
            </w:r>
          </w:p>
        </w:tc>
        <w:tc>
          <w:tcPr>
            <w:tcW w:w="6237" w:type="dxa"/>
            <w:shd w:val="clear" w:color="auto" w:fill="auto"/>
          </w:tcPr>
          <w:p w14:paraId="70892094" w14:textId="168F694F" w:rsidR="004325C3" w:rsidRDefault="004325C3" w:rsidP="00896089">
            <w:pPr>
              <w:rPr>
                <w:rFonts w:cs="Times New Roman"/>
                <w:sz w:val="24"/>
                <w:szCs w:val="26"/>
              </w:rPr>
            </w:pPr>
          </w:p>
        </w:tc>
        <w:tc>
          <w:tcPr>
            <w:tcW w:w="2694" w:type="dxa"/>
            <w:shd w:val="clear" w:color="auto" w:fill="auto"/>
          </w:tcPr>
          <w:p w14:paraId="57B3B790" w14:textId="3BE68BD6" w:rsidR="004325C3" w:rsidRDefault="004325C3" w:rsidP="00896089">
            <w:pPr>
              <w:rPr>
                <w:rFonts w:cs="Times New Roman"/>
                <w:sz w:val="24"/>
                <w:szCs w:val="26"/>
              </w:rPr>
            </w:pPr>
          </w:p>
        </w:tc>
      </w:tr>
    </w:tbl>
    <w:p w14:paraId="5B85D7E9" w14:textId="78C6435C" w:rsidR="00403663" w:rsidRDefault="00403663" w:rsidP="004325C3">
      <w:pPr>
        <w:pStyle w:val="Buoc"/>
      </w:pPr>
      <w:bookmarkStart w:id="12" w:name="_Toc24992751"/>
      <w:r>
        <w:t>3.</w:t>
      </w:r>
      <w:r w:rsidR="00CC1A48">
        <w:t>3</w:t>
      </w:r>
      <w:r>
        <w:t>. Đào tạo cho BGH, admin trường</w:t>
      </w:r>
      <w:bookmarkEnd w:id="12"/>
    </w:p>
    <w:tbl>
      <w:tblPr>
        <w:tblStyle w:val="TableGrid"/>
        <w:tblW w:w="10060" w:type="dxa"/>
        <w:tblLook w:val="04A0" w:firstRow="1" w:lastRow="0" w:firstColumn="1" w:lastColumn="0" w:noHBand="0" w:noVBand="1"/>
      </w:tblPr>
      <w:tblGrid>
        <w:gridCol w:w="1129"/>
        <w:gridCol w:w="6237"/>
        <w:gridCol w:w="2694"/>
      </w:tblGrid>
      <w:tr w:rsidR="004325C3" w:rsidRPr="00D97B4A" w14:paraId="10F0A2BF" w14:textId="77777777" w:rsidTr="006D0DE8">
        <w:tc>
          <w:tcPr>
            <w:tcW w:w="1129" w:type="dxa"/>
            <w:shd w:val="clear" w:color="auto" w:fill="FFF2CC" w:themeFill="accent4" w:themeFillTint="33"/>
            <w:vAlign w:val="center"/>
          </w:tcPr>
          <w:p w14:paraId="4F22B2D6" w14:textId="77777777" w:rsidR="004325C3" w:rsidRPr="00D97B4A" w:rsidRDefault="004325C3" w:rsidP="00896089">
            <w:pPr>
              <w:jc w:val="center"/>
              <w:rPr>
                <w:rFonts w:cs="Times New Roman"/>
                <w:b/>
                <w:sz w:val="24"/>
                <w:szCs w:val="26"/>
              </w:rPr>
            </w:pPr>
            <w:r>
              <w:rPr>
                <w:rFonts w:cs="Times New Roman"/>
                <w:b/>
                <w:sz w:val="24"/>
                <w:szCs w:val="26"/>
              </w:rPr>
              <w:t>STT</w:t>
            </w:r>
          </w:p>
        </w:tc>
        <w:tc>
          <w:tcPr>
            <w:tcW w:w="6237" w:type="dxa"/>
            <w:shd w:val="clear" w:color="auto" w:fill="FFF2CC" w:themeFill="accent4" w:themeFillTint="33"/>
            <w:vAlign w:val="center"/>
          </w:tcPr>
          <w:p w14:paraId="01339E94" w14:textId="77777777" w:rsidR="004325C3" w:rsidRPr="00D97B4A" w:rsidRDefault="004325C3" w:rsidP="00896089">
            <w:pPr>
              <w:jc w:val="center"/>
              <w:rPr>
                <w:rFonts w:cs="Times New Roman"/>
                <w:b/>
                <w:sz w:val="24"/>
                <w:szCs w:val="26"/>
              </w:rPr>
            </w:pPr>
            <w:r w:rsidRPr="00D97B4A">
              <w:rPr>
                <w:rFonts w:cs="Times New Roman"/>
                <w:b/>
                <w:sz w:val="24"/>
                <w:szCs w:val="26"/>
              </w:rPr>
              <w:t>Nội dung</w:t>
            </w:r>
          </w:p>
        </w:tc>
        <w:tc>
          <w:tcPr>
            <w:tcW w:w="2694" w:type="dxa"/>
            <w:shd w:val="clear" w:color="auto" w:fill="FFF2CC" w:themeFill="accent4" w:themeFillTint="33"/>
            <w:vAlign w:val="center"/>
          </w:tcPr>
          <w:p w14:paraId="34573748" w14:textId="77777777" w:rsidR="004325C3" w:rsidRPr="00D97B4A" w:rsidRDefault="004325C3" w:rsidP="00896089">
            <w:pPr>
              <w:jc w:val="center"/>
              <w:rPr>
                <w:rFonts w:cs="Times New Roman"/>
                <w:b/>
                <w:sz w:val="24"/>
                <w:szCs w:val="26"/>
              </w:rPr>
            </w:pPr>
            <w:r w:rsidRPr="00D97B4A">
              <w:rPr>
                <w:rFonts w:cs="Times New Roman"/>
                <w:b/>
                <w:sz w:val="24"/>
                <w:szCs w:val="26"/>
              </w:rPr>
              <w:t>Ghi chú</w:t>
            </w:r>
          </w:p>
        </w:tc>
      </w:tr>
      <w:tr w:rsidR="004325C3" w14:paraId="52E5C5AB" w14:textId="77777777" w:rsidTr="006D0DE8">
        <w:tc>
          <w:tcPr>
            <w:tcW w:w="1129" w:type="dxa"/>
            <w:shd w:val="clear" w:color="auto" w:fill="auto"/>
          </w:tcPr>
          <w:p w14:paraId="7AA03357" w14:textId="77777777" w:rsidR="004325C3" w:rsidRPr="00D97B4A" w:rsidRDefault="004325C3" w:rsidP="00896089">
            <w:pPr>
              <w:jc w:val="center"/>
              <w:rPr>
                <w:rFonts w:cs="Times New Roman"/>
                <w:sz w:val="24"/>
                <w:szCs w:val="26"/>
              </w:rPr>
            </w:pPr>
            <w:r>
              <w:rPr>
                <w:rFonts w:cs="Times New Roman"/>
                <w:sz w:val="24"/>
                <w:szCs w:val="26"/>
              </w:rPr>
              <w:t>1</w:t>
            </w:r>
          </w:p>
        </w:tc>
        <w:tc>
          <w:tcPr>
            <w:tcW w:w="6237" w:type="dxa"/>
            <w:shd w:val="clear" w:color="auto" w:fill="auto"/>
          </w:tcPr>
          <w:p w14:paraId="5180536E" w14:textId="557B7DE9" w:rsidR="004325C3" w:rsidRPr="0018615C" w:rsidRDefault="004325C3" w:rsidP="00896089">
            <w:pPr>
              <w:tabs>
                <w:tab w:val="left" w:pos="2095"/>
              </w:tabs>
              <w:rPr>
                <w:rFonts w:cs="Times New Roman"/>
                <w:sz w:val="24"/>
                <w:szCs w:val="26"/>
              </w:rPr>
            </w:pPr>
          </w:p>
        </w:tc>
        <w:tc>
          <w:tcPr>
            <w:tcW w:w="2694" w:type="dxa"/>
            <w:shd w:val="clear" w:color="auto" w:fill="auto"/>
          </w:tcPr>
          <w:p w14:paraId="7AACD149" w14:textId="09E29BB1" w:rsidR="004325C3" w:rsidRDefault="004325C3" w:rsidP="00896089">
            <w:pPr>
              <w:rPr>
                <w:rFonts w:cs="Times New Roman"/>
                <w:sz w:val="24"/>
                <w:szCs w:val="26"/>
              </w:rPr>
            </w:pPr>
          </w:p>
        </w:tc>
      </w:tr>
      <w:tr w:rsidR="004325C3" w14:paraId="5CC3DF0B" w14:textId="77777777" w:rsidTr="006D0DE8">
        <w:tc>
          <w:tcPr>
            <w:tcW w:w="1129" w:type="dxa"/>
            <w:shd w:val="clear" w:color="auto" w:fill="auto"/>
          </w:tcPr>
          <w:p w14:paraId="53DD1D8B" w14:textId="77777777" w:rsidR="004325C3" w:rsidRDefault="004325C3" w:rsidP="00896089">
            <w:pPr>
              <w:jc w:val="center"/>
              <w:rPr>
                <w:rFonts w:cs="Times New Roman"/>
                <w:sz w:val="24"/>
                <w:szCs w:val="26"/>
              </w:rPr>
            </w:pPr>
            <w:r>
              <w:rPr>
                <w:rFonts w:cs="Times New Roman"/>
                <w:sz w:val="24"/>
                <w:szCs w:val="26"/>
              </w:rPr>
              <w:t>2</w:t>
            </w:r>
          </w:p>
        </w:tc>
        <w:tc>
          <w:tcPr>
            <w:tcW w:w="6237" w:type="dxa"/>
            <w:shd w:val="clear" w:color="auto" w:fill="auto"/>
          </w:tcPr>
          <w:p w14:paraId="2F3A5AE8" w14:textId="77777777" w:rsidR="004325C3" w:rsidRDefault="004325C3" w:rsidP="00896089">
            <w:pPr>
              <w:rPr>
                <w:rFonts w:cs="Times New Roman"/>
                <w:sz w:val="24"/>
                <w:szCs w:val="26"/>
              </w:rPr>
            </w:pPr>
          </w:p>
        </w:tc>
        <w:tc>
          <w:tcPr>
            <w:tcW w:w="2694" w:type="dxa"/>
            <w:shd w:val="clear" w:color="auto" w:fill="auto"/>
          </w:tcPr>
          <w:p w14:paraId="6CBE54B0" w14:textId="77777777" w:rsidR="004325C3" w:rsidRDefault="004325C3" w:rsidP="00896089">
            <w:pPr>
              <w:rPr>
                <w:rFonts w:cs="Times New Roman"/>
                <w:sz w:val="24"/>
                <w:szCs w:val="26"/>
              </w:rPr>
            </w:pPr>
          </w:p>
        </w:tc>
      </w:tr>
      <w:tr w:rsidR="004325C3" w14:paraId="641F2746" w14:textId="77777777" w:rsidTr="006D0DE8">
        <w:tc>
          <w:tcPr>
            <w:tcW w:w="1129" w:type="dxa"/>
            <w:shd w:val="clear" w:color="auto" w:fill="auto"/>
          </w:tcPr>
          <w:p w14:paraId="6150939E" w14:textId="77777777" w:rsidR="004325C3" w:rsidRDefault="004325C3" w:rsidP="00896089">
            <w:pPr>
              <w:jc w:val="center"/>
              <w:rPr>
                <w:rFonts w:cs="Times New Roman"/>
                <w:sz w:val="24"/>
                <w:szCs w:val="26"/>
              </w:rPr>
            </w:pPr>
            <w:r>
              <w:rPr>
                <w:rFonts w:cs="Times New Roman"/>
                <w:sz w:val="24"/>
                <w:szCs w:val="26"/>
              </w:rPr>
              <w:t>3</w:t>
            </w:r>
          </w:p>
        </w:tc>
        <w:tc>
          <w:tcPr>
            <w:tcW w:w="6237" w:type="dxa"/>
            <w:shd w:val="clear" w:color="auto" w:fill="auto"/>
          </w:tcPr>
          <w:p w14:paraId="6B3C0071" w14:textId="2164E1FA" w:rsidR="004325C3" w:rsidRDefault="004325C3" w:rsidP="00896089">
            <w:pPr>
              <w:rPr>
                <w:rFonts w:cs="Times New Roman"/>
                <w:sz w:val="24"/>
                <w:szCs w:val="26"/>
              </w:rPr>
            </w:pPr>
          </w:p>
        </w:tc>
        <w:tc>
          <w:tcPr>
            <w:tcW w:w="2694" w:type="dxa"/>
            <w:shd w:val="clear" w:color="auto" w:fill="auto"/>
          </w:tcPr>
          <w:p w14:paraId="77E9EC67" w14:textId="7D9A3EB7" w:rsidR="004325C3" w:rsidRDefault="004325C3" w:rsidP="00896089">
            <w:pPr>
              <w:rPr>
                <w:rFonts w:cs="Times New Roman"/>
                <w:sz w:val="24"/>
                <w:szCs w:val="26"/>
              </w:rPr>
            </w:pPr>
          </w:p>
        </w:tc>
      </w:tr>
    </w:tbl>
    <w:p w14:paraId="2BA6FAC1" w14:textId="1ED180B3" w:rsidR="00403663" w:rsidRDefault="00403663" w:rsidP="004325C3">
      <w:pPr>
        <w:pStyle w:val="Buoc"/>
      </w:pPr>
      <w:bookmarkStart w:id="13" w:name="_Toc24992752"/>
      <w:r>
        <w:t>3.</w:t>
      </w:r>
      <w:r w:rsidR="00CC1A48">
        <w:t>4</w:t>
      </w:r>
      <w:r>
        <w:t>. Đào tạo cho Phòng, Sở</w:t>
      </w:r>
      <w:bookmarkEnd w:id="13"/>
    </w:p>
    <w:tbl>
      <w:tblPr>
        <w:tblStyle w:val="TableGrid"/>
        <w:tblW w:w="10060" w:type="dxa"/>
        <w:tblLook w:val="04A0" w:firstRow="1" w:lastRow="0" w:firstColumn="1" w:lastColumn="0" w:noHBand="0" w:noVBand="1"/>
      </w:tblPr>
      <w:tblGrid>
        <w:gridCol w:w="1129"/>
        <w:gridCol w:w="6237"/>
        <w:gridCol w:w="2694"/>
      </w:tblGrid>
      <w:tr w:rsidR="004325C3" w:rsidRPr="00D97B4A" w14:paraId="476C551B" w14:textId="77777777" w:rsidTr="006D0DE8">
        <w:tc>
          <w:tcPr>
            <w:tcW w:w="1129" w:type="dxa"/>
            <w:shd w:val="clear" w:color="auto" w:fill="FFF2CC" w:themeFill="accent4" w:themeFillTint="33"/>
            <w:vAlign w:val="center"/>
          </w:tcPr>
          <w:p w14:paraId="3581D3CD" w14:textId="77777777" w:rsidR="004325C3" w:rsidRPr="00D97B4A" w:rsidRDefault="004325C3" w:rsidP="00896089">
            <w:pPr>
              <w:jc w:val="center"/>
              <w:rPr>
                <w:rFonts w:cs="Times New Roman"/>
                <w:b/>
                <w:sz w:val="24"/>
                <w:szCs w:val="26"/>
              </w:rPr>
            </w:pPr>
            <w:r>
              <w:rPr>
                <w:rFonts w:cs="Times New Roman"/>
                <w:b/>
                <w:sz w:val="24"/>
                <w:szCs w:val="26"/>
              </w:rPr>
              <w:t>STT</w:t>
            </w:r>
          </w:p>
        </w:tc>
        <w:tc>
          <w:tcPr>
            <w:tcW w:w="6237" w:type="dxa"/>
            <w:shd w:val="clear" w:color="auto" w:fill="FFF2CC" w:themeFill="accent4" w:themeFillTint="33"/>
            <w:vAlign w:val="center"/>
          </w:tcPr>
          <w:p w14:paraId="50A73D49" w14:textId="77777777" w:rsidR="004325C3" w:rsidRPr="00D97B4A" w:rsidRDefault="004325C3" w:rsidP="00896089">
            <w:pPr>
              <w:jc w:val="center"/>
              <w:rPr>
                <w:rFonts w:cs="Times New Roman"/>
                <w:b/>
                <w:sz w:val="24"/>
                <w:szCs w:val="26"/>
              </w:rPr>
            </w:pPr>
            <w:r w:rsidRPr="00D97B4A">
              <w:rPr>
                <w:rFonts w:cs="Times New Roman"/>
                <w:b/>
                <w:sz w:val="24"/>
                <w:szCs w:val="26"/>
              </w:rPr>
              <w:t>Nội dung</w:t>
            </w:r>
          </w:p>
        </w:tc>
        <w:tc>
          <w:tcPr>
            <w:tcW w:w="2694" w:type="dxa"/>
            <w:shd w:val="clear" w:color="auto" w:fill="FFF2CC" w:themeFill="accent4" w:themeFillTint="33"/>
            <w:vAlign w:val="center"/>
          </w:tcPr>
          <w:p w14:paraId="3AE6E858" w14:textId="77777777" w:rsidR="004325C3" w:rsidRPr="00D97B4A" w:rsidRDefault="004325C3" w:rsidP="00896089">
            <w:pPr>
              <w:jc w:val="center"/>
              <w:rPr>
                <w:rFonts w:cs="Times New Roman"/>
                <w:b/>
                <w:sz w:val="24"/>
                <w:szCs w:val="26"/>
              </w:rPr>
            </w:pPr>
            <w:r w:rsidRPr="00D97B4A">
              <w:rPr>
                <w:rFonts w:cs="Times New Roman"/>
                <w:b/>
                <w:sz w:val="24"/>
                <w:szCs w:val="26"/>
              </w:rPr>
              <w:t>Ghi chú</w:t>
            </w:r>
          </w:p>
        </w:tc>
      </w:tr>
      <w:tr w:rsidR="004325C3" w14:paraId="2A670A25" w14:textId="77777777" w:rsidTr="006D0DE8">
        <w:tc>
          <w:tcPr>
            <w:tcW w:w="1129" w:type="dxa"/>
            <w:shd w:val="clear" w:color="auto" w:fill="auto"/>
          </w:tcPr>
          <w:p w14:paraId="2209BE2F" w14:textId="77777777" w:rsidR="004325C3" w:rsidRPr="00D97B4A" w:rsidRDefault="004325C3" w:rsidP="00896089">
            <w:pPr>
              <w:jc w:val="center"/>
              <w:rPr>
                <w:rFonts w:cs="Times New Roman"/>
                <w:sz w:val="24"/>
                <w:szCs w:val="26"/>
              </w:rPr>
            </w:pPr>
            <w:r>
              <w:rPr>
                <w:rFonts w:cs="Times New Roman"/>
                <w:sz w:val="24"/>
                <w:szCs w:val="26"/>
              </w:rPr>
              <w:t>1</w:t>
            </w:r>
          </w:p>
        </w:tc>
        <w:tc>
          <w:tcPr>
            <w:tcW w:w="6237" w:type="dxa"/>
            <w:shd w:val="clear" w:color="auto" w:fill="auto"/>
          </w:tcPr>
          <w:p w14:paraId="7E8153AA" w14:textId="3511197E" w:rsidR="004325C3" w:rsidRPr="0018615C" w:rsidRDefault="004325C3" w:rsidP="00896089">
            <w:pPr>
              <w:tabs>
                <w:tab w:val="left" w:pos="2095"/>
              </w:tabs>
              <w:rPr>
                <w:rFonts w:cs="Times New Roman"/>
                <w:sz w:val="24"/>
                <w:szCs w:val="26"/>
              </w:rPr>
            </w:pPr>
          </w:p>
        </w:tc>
        <w:tc>
          <w:tcPr>
            <w:tcW w:w="2694" w:type="dxa"/>
            <w:shd w:val="clear" w:color="auto" w:fill="auto"/>
          </w:tcPr>
          <w:p w14:paraId="6920CD0B" w14:textId="128C8D30" w:rsidR="004325C3" w:rsidRDefault="004325C3" w:rsidP="00896089">
            <w:pPr>
              <w:rPr>
                <w:rFonts w:cs="Times New Roman"/>
                <w:sz w:val="24"/>
                <w:szCs w:val="26"/>
              </w:rPr>
            </w:pPr>
          </w:p>
        </w:tc>
      </w:tr>
      <w:tr w:rsidR="004325C3" w14:paraId="092ABA62" w14:textId="77777777" w:rsidTr="006D0DE8">
        <w:tc>
          <w:tcPr>
            <w:tcW w:w="1129" w:type="dxa"/>
            <w:shd w:val="clear" w:color="auto" w:fill="auto"/>
          </w:tcPr>
          <w:p w14:paraId="4DFCFD8A" w14:textId="77777777" w:rsidR="004325C3" w:rsidRDefault="004325C3" w:rsidP="00896089">
            <w:pPr>
              <w:jc w:val="center"/>
              <w:rPr>
                <w:rFonts w:cs="Times New Roman"/>
                <w:sz w:val="24"/>
                <w:szCs w:val="26"/>
              </w:rPr>
            </w:pPr>
            <w:r>
              <w:rPr>
                <w:rFonts w:cs="Times New Roman"/>
                <w:sz w:val="24"/>
                <w:szCs w:val="26"/>
              </w:rPr>
              <w:t>2</w:t>
            </w:r>
          </w:p>
        </w:tc>
        <w:tc>
          <w:tcPr>
            <w:tcW w:w="6237" w:type="dxa"/>
            <w:shd w:val="clear" w:color="auto" w:fill="auto"/>
          </w:tcPr>
          <w:p w14:paraId="36D5A69F" w14:textId="77777777" w:rsidR="004325C3" w:rsidRDefault="004325C3" w:rsidP="00896089">
            <w:pPr>
              <w:rPr>
                <w:rFonts w:cs="Times New Roman"/>
                <w:sz w:val="24"/>
                <w:szCs w:val="26"/>
              </w:rPr>
            </w:pPr>
          </w:p>
        </w:tc>
        <w:tc>
          <w:tcPr>
            <w:tcW w:w="2694" w:type="dxa"/>
            <w:shd w:val="clear" w:color="auto" w:fill="auto"/>
          </w:tcPr>
          <w:p w14:paraId="3D65E5B9" w14:textId="77777777" w:rsidR="004325C3" w:rsidRDefault="004325C3" w:rsidP="00896089">
            <w:pPr>
              <w:rPr>
                <w:rFonts w:cs="Times New Roman"/>
                <w:sz w:val="24"/>
                <w:szCs w:val="26"/>
              </w:rPr>
            </w:pPr>
          </w:p>
        </w:tc>
      </w:tr>
      <w:tr w:rsidR="004325C3" w14:paraId="2192A9E5" w14:textId="77777777" w:rsidTr="006D0DE8">
        <w:tc>
          <w:tcPr>
            <w:tcW w:w="1129" w:type="dxa"/>
            <w:shd w:val="clear" w:color="auto" w:fill="auto"/>
          </w:tcPr>
          <w:p w14:paraId="473D02B7" w14:textId="77777777" w:rsidR="004325C3" w:rsidRDefault="004325C3" w:rsidP="00896089">
            <w:pPr>
              <w:jc w:val="center"/>
              <w:rPr>
                <w:rFonts w:cs="Times New Roman"/>
                <w:sz w:val="24"/>
                <w:szCs w:val="26"/>
              </w:rPr>
            </w:pPr>
            <w:r>
              <w:rPr>
                <w:rFonts w:cs="Times New Roman"/>
                <w:sz w:val="24"/>
                <w:szCs w:val="26"/>
              </w:rPr>
              <w:t>3</w:t>
            </w:r>
          </w:p>
        </w:tc>
        <w:tc>
          <w:tcPr>
            <w:tcW w:w="6237" w:type="dxa"/>
            <w:shd w:val="clear" w:color="auto" w:fill="auto"/>
          </w:tcPr>
          <w:p w14:paraId="0A9DFA67" w14:textId="1CB6640E" w:rsidR="004325C3" w:rsidRDefault="004325C3" w:rsidP="00896089">
            <w:pPr>
              <w:rPr>
                <w:rFonts w:cs="Times New Roman"/>
                <w:sz w:val="24"/>
                <w:szCs w:val="26"/>
              </w:rPr>
            </w:pPr>
          </w:p>
        </w:tc>
        <w:tc>
          <w:tcPr>
            <w:tcW w:w="2694" w:type="dxa"/>
            <w:shd w:val="clear" w:color="auto" w:fill="auto"/>
          </w:tcPr>
          <w:p w14:paraId="699C05AD" w14:textId="6C0BD34F" w:rsidR="004325C3" w:rsidRDefault="004325C3" w:rsidP="00896089">
            <w:pPr>
              <w:rPr>
                <w:rFonts w:cs="Times New Roman"/>
                <w:sz w:val="24"/>
                <w:szCs w:val="26"/>
              </w:rPr>
            </w:pPr>
          </w:p>
        </w:tc>
      </w:tr>
    </w:tbl>
    <w:p w14:paraId="6C84AF58" w14:textId="30A882FC" w:rsidR="00403663" w:rsidRDefault="00403663" w:rsidP="004325C3">
      <w:pPr>
        <w:pStyle w:val="Buoc"/>
      </w:pPr>
      <w:bookmarkStart w:id="14" w:name="_Toc24992753"/>
      <w:r>
        <w:t>3.</w:t>
      </w:r>
      <w:r w:rsidR="004E75BD">
        <w:t>5</w:t>
      </w:r>
      <w:r>
        <w:t>. Đào tạo cho phụ huynh</w:t>
      </w:r>
      <w:bookmarkEnd w:id="14"/>
    </w:p>
    <w:tbl>
      <w:tblPr>
        <w:tblStyle w:val="TableGrid"/>
        <w:tblW w:w="10060" w:type="dxa"/>
        <w:tblLook w:val="04A0" w:firstRow="1" w:lastRow="0" w:firstColumn="1" w:lastColumn="0" w:noHBand="0" w:noVBand="1"/>
      </w:tblPr>
      <w:tblGrid>
        <w:gridCol w:w="1129"/>
        <w:gridCol w:w="6237"/>
        <w:gridCol w:w="2694"/>
      </w:tblGrid>
      <w:tr w:rsidR="004325C3" w:rsidRPr="00D97B4A" w14:paraId="6E2F6B76" w14:textId="77777777" w:rsidTr="006D0DE8">
        <w:tc>
          <w:tcPr>
            <w:tcW w:w="1129" w:type="dxa"/>
            <w:shd w:val="clear" w:color="auto" w:fill="FFF2CC" w:themeFill="accent4" w:themeFillTint="33"/>
            <w:vAlign w:val="center"/>
          </w:tcPr>
          <w:p w14:paraId="1C29255C" w14:textId="77777777" w:rsidR="004325C3" w:rsidRPr="00D97B4A" w:rsidRDefault="004325C3" w:rsidP="00896089">
            <w:pPr>
              <w:jc w:val="center"/>
              <w:rPr>
                <w:rFonts w:cs="Times New Roman"/>
                <w:b/>
                <w:sz w:val="24"/>
                <w:szCs w:val="26"/>
              </w:rPr>
            </w:pPr>
            <w:r>
              <w:rPr>
                <w:rFonts w:cs="Times New Roman"/>
                <w:b/>
                <w:sz w:val="24"/>
                <w:szCs w:val="26"/>
              </w:rPr>
              <w:t>STT</w:t>
            </w:r>
          </w:p>
        </w:tc>
        <w:tc>
          <w:tcPr>
            <w:tcW w:w="6237" w:type="dxa"/>
            <w:shd w:val="clear" w:color="auto" w:fill="FFF2CC" w:themeFill="accent4" w:themeFillTint="33"/>
            <w:vAlign w:val="center"/>
          </w:tcPr>
          <w:p w14:paraId="718AFDB4" w14:textId="77777777" w:rsidR="004325C3" w:rsidRPr="00D97B4A" w:rsidRDefault="004325C3" w:rsidP="00896089">
            <w:pPr>
              <w:jc w:val="center"/>
              <w:rPr>
                <w:rFonts w:cs="Times New Roman"/>
                <w:b/>
                <w:sz w:val="24"/>
                <w:szCs w:val="26"/>
              </w:rPr>
            </w:pPr>
            <w:r w:rsidRPr="00D97B4A">
              <w:rPr>
                <w:rFonts w:cs="Times New Roman"/>
                <w:b/>
                <w:sz w:val="24"/>
                <w:szCs w:val="26"/>
              </w:rPr>
              <w:t>Nội dung</w:t>
            </w:r>
          </w:p>
        </w:tc>
        <w:tc>
          <w:tcPr>
            <w:tcW w:w="2694" w:type="dxa"/>
            <w:shd w:val="clear" w:color="auto" w:fill="FFF2CC" w:themeFill="accent4" w:themeFillTint="33"/>
            <w:vAlign w:val="center"/>
          </w:tcPr>
          <w:p w14:paraId="7C33E6EF" w14:textId="77777777" w:rsidR="004325C3" w:rsidRPr="00D97B4A" w:rsidRDefault="004325C3" w:rsidP="00896089">
            <w:pPr>
              <w:jc w:val="center"/>
              <w:rPr>
                <w:rFonts w:cs="Times New Roman"/>
                <w:b/>
                <w:sz w:val="24"/>
                <w:szCs w:val="26"/>
              </w:rPr>
            </w:pPr>
            <w:r w:rsidRPr="00D97B4A">
              <w:rPr>
                <w:rFonts w:cs="Times New Roman"/>
                <w:b/>
                <w:sz w:val="24"/>
                <w:szCs w:val="26"/>
              </w:rPr>
              <w:t>Ghi chú</w:t>
            </w:r>
          </w:p>
        </w:tc>
      </w:tr>
      <w:tr w:rsidR="004325C3" w14:paraId="3D088167" w14:textId="77777777" w:rsidTr="006D0DE8">
        <w:tc>
          <w:tcPr>
            <w:tcW w:w="1129" w:type="dxa"/>
            <w:shd w:val="clear" w:color="auto" w:fill="auto"/>
          </w:tcPr>
          <w:p w14:paraId="2C3A8BD3" w14:textId="77777777" w:rsidR="004325C3" w:rsidRPr="00D97B4A" w:rsidRDefault="004325C3" w:rsidP="00896089">
            <w:pPr>
              <w:jc w:val="center"/>
              <w:rPr>
                <w:rFonts w:cs="Times New Roman"/>
                <w:sz w:val="24"/>
                <w:szCs w:val="26"/>
              </w:rPr>
            </w:pPr>
            <w:r>
              <w:rPr>
                <w:rFonts w:cs="Times New Roman"/>
                <w:sz w:val="24"/>
                <w:szCs w:val="26"/>
              </w:rPr>
              <w:t>1</w:t>
            </w:r>
          </w:p>
        </w:tc>
        <w:tc>
          <w:tcPr>
            <w:tcW w:w="6237" w:type="dxa"/>
            <w:shd w:val="clear" w:color="auto" w:fill="auto"/>
          </w:tcPr>
          <w:p w14:paraId="333A054F" w14:textId="4D51595A" w:rsidR="004325C3" w:rsidRPr="0018615C" w:rsidRDefault="004325C3" w:rsidP="00896089">
            <w:pPr>
              <w:tabs>
                <w:tab w:val="left" w:pos="2095"/>
              </w:tabs>
              <w:rPr>
                <w:rFonts w:cs="Times New Roman"/>
                <w:sz w:val="24"/>
                <w:szCs w:val="26"/>
              </w:rPr>
            </w:pPr>
          </w:p>
        </w:tc>
        <w:tc>
          <w:tcPr>
            <w:tcW w:w="2694" w:type="dxa"/>
            <w:shd w:val="clear" w:color="auto" w:fill="auto"/>
          </w:tcPr>
          <w:p w14:paraId="62A708C6" w14:textId="605C3B07" w:rsidR="004325C3" w:rsidRDefault="004325C3" w:rsidP="00896089">
            <w:pPr>
              <w:rPr>
                <w:rFonts w:cs="Times New Roman"/>
                <w:sz w:val="24"/>
                <w:szCs w:val="26"/>
              </w:rPr>
            </w:pPr>
          </w:p>
        </w:tc>
      </w:tr>
      <w:tr w:rsidR="004325C3" w14:paraId="4854B9DF" w14:textId="77777777" w:rsidTr="006D0DE8">
        <w:tc>
          <w:tcPr>
            <w:tcW w:w="1129" w:type="dxa"/>
            <w:shd w:val="clear" w:color="auto" w:fill="auto"/>
          </w:tcPr>
          <w:p w14:paraId="0A590E5C" w14:textId="77777777" w:rsidR="004325C3" w:rsidRDefault="004325C3" w:rsidP="00896089">
            <w:pPr>
              <w:jc w:val="center"/>
              <w:rPr>
                <w:rFonts w:cs="Times New Roman"/>
                <w:sz w:val="24"/>
                <w:szCs w:val="26"/>
              </w:rPr>
            </w:pPr>
            <w:r>
              <w:rPr>
                <w:rFonts w:cs="Times New Roman"/>
                <w:sz w:val="24"/>
                <w:szCs w:val="26"/>
              </w:rPr>
              <w:t>2</w:t>
            </w:r>
          </w:p>
        </w:tc>
        <w:tc>
          <w:tcPr>
            <w:tcW w:w="6237" w:type="dxa"/>
            <w:shd w:val="clear" w:color="auto" w:fill="auto"/>
          </w:tcPr>
          <w:p w14:paraId="32925D93" w14:textId="77777777" w:rsidR="004325C3" w:rsidRDefault="004325C3" w:rsidP="00896089">
            <w:pPr>
              <w:rPr>
                <w:rFonts w:cs="Times New Roman"/>
                <w:sz w:val="24"/>
                <w:szCs w:val="26"/>
              </w:rPr>
            </w:pPr>
          </w:p>
        </w:tc>
        <w:tc>
          <w:tcPr>
            <w:tcW w:w="2694" w:type="dxa"/>
            <w:shd w:val="clear" w:color="auto" w:fill="auto"/>
          </w:tcPr>
          <w:p w14:paraId="341C9A35" w14:textId="77777777" w:rsidR="004325C3" w:rsidRDefault="004325C3" w:rsidP="00896089">
            <w:pPr>
              <w:rPr>
                <w:rFonts w:cs="Times New Roman"/>
                <w:sz w:val="24"/>
                <w:szCs w:val="26"/>
              </w:rPr>
            </w:pPr>
          </w:p>
        </w:tc>
      </w:tr>
      <w:tr w:rsidR="004325C3" w14:paraId="1798EA2B" w14:textId="77777777" w:rsidTr="006D0DE8">
        <w:tc>
          <w:tcPr>
            <w:tcW w:w="1129" w:type="dxa"/>
            <w:shd w:val="clear" w:color="auto" w:fill="auto"/>
          </w:tcPr>
          <w:p w14:paraId="756B78F3" w14:textId="77777777" w:rsidR="004325C3" w:rsidRDefault="004325C3" w:rsidP="00896089">
            <w:pPr>
              <w:jc w:val="center"/>
              <w:rPr>
                <w:rFonts w:cs="Times New Roman"/>
                <w:sz w:val="24"/>
                <w:szCs w:val="26"/>
              </w:rPr>
            </w:pPr>
            <w:r>
              <w:rPr>
                <w:rFonts w:cs="Times New Roman"/>
                <w:sz w:val="24"/>
                <w:szCs w:val="26"/>
              </w:rPr>
              <w:t>3</w:t>
            </w:r>
          </w:p>
        </w:tc>
        <w:tc>
          <w:tcPr>
            <w:tcW w:w="6237" w:type="dxa"/>
            <w:shd w:val="clear" w:color="auto" w:fill="auto"/>
          </w:tcPr>
          <w:p w14:paraId="370BF36C" w14:textId="096BDD07" w:rsidR="004325C3" w:rsidRDefault="004325C3" w:rsidP="00896089">
            <w:pPr>
              <w:rPr>
                <w:rFonts w:cs="Times New Roman"/>
                <w:sz w:val="24"/>
                <w:szCs w:val="26"/>
              </w:rPr>
            </w:pPr>
          </w:p>
        </w:tc>
        <w:tc>
          <w:tcPr>
            <w:tcW w:w="2694" w:type="dxa"/>
            <w:shd w:val="clear" w:color="auto" w:fill="auto"/>
          </w:tcPr>
          <w:p w14:paraId="60863480" w14:textId="44DDBB6B" w:rsidR="004325C3" w:rsidRDefault="004325C3" w:rsidP="00896089">
            <w:pPr>
              <w:rPr>
                <w:rFonts w:cs="Times New Roman"/>
                <w:sz w:val="24"/>
                <w:szCs w:val="26"/>
              </w:rPr>
            </w:pPr>
          </w:p>
        </w:tc>
      </w:tr>
    </w:tbl>
    <w:p w14:paraId="4DEA0E15" w14:textId="77777777" w:rsidR="00403663" w:rsidRDefault="00403663">
      <w:pPr>
        <w:rPr>
          <w:rFonts w:cs="Times New Roman"/>
          <w:b/>
          <w:bCs/>
          <w:color w:val="000000"/>
          <w:szCs w:val="26"/>
          <w:shd w:val="clear" w:color="auto" w:fill="FFFFFF"/>
        </w:rPr>
      </w:pPr>
      <w:r>
        <w:br w:type="page"/>
      </w:r>
    </w:p>
    <w:p w14:paraId="3BFB9E0E" w14:textId="633A4807" w:rsidR="000A54F0" w:rsidRDefault="00403663" w:rsidP="00AD32AE">
      <w:pPr>
        <w:pStyle w:val="DanhsachTinh"/>
      </w:pPr>
      <w:bookmarkStart w:id="15" w:name="_Toc24992754"/>
      <w:r>
        <w:t xml:space="preserve">IV. </w:t>
      </w:r>
      <w:r w:rsidR="000A54F0">
        <w:t>KỊCH BẢN ĐÀO TẠO CHI TIẾT</w:t>
      </w:r>
      <w:bookmarkEnd w:id="15"/>
    </w:p>
    <w:p w14:paraId="3EEB60A5" w14:textId="3DE23FD3" w:rsidR="000A54F0" w:rsidRPr="0018045D" w:rsidRDefault="000A54F0" w:rsidP="000A54F0">
      <w:pPr>
        <w:rPr>
          <w:rFonts w:cs="Times New Roman"/>
          <w:bCs/>
          <w:sz w:val="24"/>
          <w:szCs w:val="26"/>
        </w:rPr>
      </w:pPr>
      <w:r>
        <w:rPr>
          <w:rFonts w:cs="Times New Roman"/>
          <w:bCs/>
          <w:sz w:val="24"/>
          <w:szCs w:val="26"/>
        </w:rPr>
        <w:t xml:space="preserve">Để đào tạo </w:t>
      </w:r>
      <w:r w:rsidR="00F61A95">
        <w:rPr>
          <w:rFonts w:cs="Times New Roman"/>
          <w:bCs/>
          <w:sz w:val="24"/>
          <w:szCs w:val="26"/>
        </w:rPr>
        <w:t xml:space="preserve">được chuyên sâu và </w:t>
      </w:r>
      <w:r>
        <w:rPr>
          <w:rFonts w:cs="Times New Roman"/>
          <w:bCs/>
          <w:sz w:val="24"/>
          <w:szCs w:val="26"/>
        </w:rPr>
        <w:t xml:space="preserve">hiệu quả, </w:t>
      </w:r>
      <w:r w:rsidRPr="0018045D">
        <w:rPr>
          <w:rFonts w:cs="Times New Roman"/>
          <w:bCs/>
          <w:sz w:val="24"/>
          <w:szCs w:val="26"/>
        </w:rPr>
        <w:t xml:space="preserve">nên </w:t>
      </w:r>
      <w:r w:rsidR="00FB74D1">
        <w:rPr>
          <w:rFonts w:cs="Times New Roman"/>
          <w:bCs/>
          <w:sz w:val="24"/>
          <w:szCs w:val="26"/>
        </w:rPr>
        <w:t xml:space="preserve">đào tạo trong </w:t>
      </w:r>
      <w:r w:rsidR="00433B52">
        <w:rPr>
          <w:rFonts w:cs="Times New Roman"/>
          <w:bCs/>
          <w:sz w:val="24"/>
          <w:szCs w:val="26"/>
        </w:rPr>
        <w:t xml:space="preserve">khoảng </w:t>
      </w:r>
      <w:r w:rsidR="00FB74D1">
        <w:rPr>
          <w:rFonts w:cs="Times New Roman"/>
          <w:bCs/>
          <w:sz w:val="24"/>
          <w:szCs w:val="26"/>
        </w:rPr>
        <w:t>3 buổi</w:t>
      </w:r>
      <w:r w:rsidRPr="0018045D">
        <w:rPr>
          <w:rFonts w:cs="Times New Roman"/>
          <w:bCs/>
          <w:sz w:val="24"/>
          <w:szCs w:val="26"/>
        </w:rPr>
        <w:t xml:space="preserve">: </w:t>
      </w:r>
    </w:p>
    <w:p w14:paraId="66E76072" w14:textId="237ABA07" w:rsidR="000A54F0" w:rsidRPr="0018045D" w:rsidRDefault="000A54F0" w:rsidP="002B50CD">
      <w:pPr>
        <w:pStyle w:val="ListParagraph"/>
        <w:numPr>
          <w:ilvl w:val="0"/>
          <w:numId w:val="2"/>
        </w:numPr>
        <w:spacing w:before="0" w:after="160" w:line="259" w:lineRule="auto"/>
        <w:rPr>
          <w:rFonts w:cs="Times New Roman"/>
          <w:bCs/>
          <w:sz w:val="24"/>
          <w:szCs w:val="26"/>
        </w:rPr>
      </w:pPr>
      <w:r w:rsidRPr="00550160">
        <w:rPr>
          <w:rFonts w:cs="Times New Roman"/>
          <w:b/>
          <w:sz w:val="24"/>
          <w:szCs w:val="26"/>
        </w:rPr>
        <w:t xml:space="preserve">Buổi </w:t>
      </w:r>
      <w:r w:rsidR="002F7DE4" w:rsidRPr="00550160">
        <w:rPr>
          <w:rFonts w:cs="Times New Roman"/>
          <w:b/>
          <w:sz w:val="24"/>
          <w:szCs w:val="26"/>
        </w:rPr>
        <w:t>1</w:t>
      </w:r>
      <w:r w:rsidRPr="00550160">
        <w:rPr>
          <w:rFonts w:cs="Times New Roman"/>
          <w:b/>
          <w:sz w:val="24"/>
          <w:szCs w:val="26"/>
        </w:rPr>
        <w:t>:</w:t>
      </w:r>
      <w:r w:rsidRPr="0018045D">
        <w:rPr>
          <w:rFonts w:cs="Times New Roman"/>
          <w:bCs/>
          <w:sz w:val="24"/>
          <w:szCs w:val="26"/>
        </w:rPr>
        <w:t xml:space="preserve"> </w:t>
      </w:r>
      <w:r w:rsidR="002F7DE4">
        <w:rPr>
          <w:rFonts w:cs="Times New Roman"/>
          <w:bCs/>
          <w:sz w:val="24"/>
          <w:szCs w:val="26"/>
        </w:rPr>
        <w:t xml:space="preserve">Làm quen và hướng dẫn học, thi trực tuyến </w:t>
      </w:r>
      <w:r>
        <w:rPr>
          <w:rFonts w:cs="Times New Roman"/>
          <w:bCs/>
          <w:sz w:val="24"/>
          <w:szCs w:val="26"/>
        </w:rPr>
        <w:t>(</w:t>
      </w:r>
      <w:r w:rsidR="00212408">
        <w:rPr>
          <w:rFonts w:cs="Times New Roman"/>
          <w:bCs/>
          <w:sz w:val="24"/>
          <w:szCs w:val="26"/>
        </w:rPr>
        <w:t xml:space="preserve">thành phần tham gia: </w:t>
      </w:r>
      <w:r>
        <w:rPr>
          <w:rFonts w:cs="Times New Roman"/>
          <w:bCs/>
          <w:sz w:val="24"/>
          <w:szCs w:val="26"/>
        </w:rPr>
        <w:t xml:space="preserve">BGH và giáo viên cùng tham gia để hiểu mục đích triển khai và các tính năng hệ thống). </w:t>
      </w:r>
    </w:p>
    <w:p w14:paraId="7592C66D" w14:textId="02EED17A" w:rsidR="00B77330" w:rsidRDefault="000A54F0" w:rsidP="002B50CD">
      <w:pPr>
        <w:pStyle w:val="ListParagraph"/>
        <w:numPr>
          <w:ilvl w:val="0"/>
          <w:numId w:val="2"/>
        </w:numPr>
        <w:spacing w:before="0" w:after="160" w:line="259" w:lineRule="auto"/>
        <w:rPr>
          <w:rFonts w:cs="Times New Roman"/>
          <w:bCs/>
          <w:sz w:val="24"/>
          <w:szCs w:val="26"/>
        </w:rPr>
      </w:pPr>
      <w:r w:rsidRPr="00550160">
        <w:rPr>
          <w:rFonts w:cs="Times New Roman"/>
          <w:b/>
          <w:sz w:val="24"/>
          <w:szCs w:val="26"/>
        </w:rPr>
        <w:t xml:space="preserve">Buổi </w:t>
      </w:r>
      <w:r w:rsidR="00172133" w:rsidRPr="00550160">
        <w:rPr>
          <w:rFonts w:cs="Times New Roman"/>
          <w:b/>
          <w:sz w:val="24"/>
          <w:szCs w:val="26"/>
        </w:rPr>
        <w:t xml:space="preserve">2: </w:t>
      </w:r>
      <w:r w:rsidR="00B77330">
        <w:rPr>
          <w:rFonts w:cs="Times New Roman"/>
          <w:bCs/>
          <w:sz w:val="24"/>
          <w:szCs w:val="26"/>
        </w:rPr>
        <w:t>Hướng dẫn giáo viên tạo nội dung trực tuyến</w:t>
      </w:r>
      <w:r w:rsidR="00313A3B">
        <w:rPr>
          <w:rFonts w:cs="Times New Roman"/>
          <w:bCs/>
          <w:sz w:val="24"/>
          <w:szCs w:val="26"/>
        </w:rPr>
        <w:t xml:space="preserve"> (</w:t>
      </w:r>
      <w:r w:rsidR="00927710">
        <w:rPr>
          <w:rFonts w:cs="Times New Roman"/>
          <w:bCs/>
          <w:sz w:val="24"/>
          <w:szCs w:val="26"/>
        </w:rPr>
        <w:t>thành phần</w:t>
      </w:r>
      <w:r w:rsidR="00DC2041">
        <w:rPr>
          <w:rFonts w:cs="Times New Roman"/>
          <w:bCs/>
          <w:sz w:val="24"/>
          <w:szCs w:val="26"/>
        </w:rPr>
        <w:t xml:space="preserve"> tham gia</w:t>
      </w:r>
      <w:r w:rsidR="00927710">
        <w:rPr>
          <w:rFonts w:cs="Times New Roman"/>
          <w:bCs/>
          <w:sz w:val="24"/>
          <w:szCs w:val="26"/>
        </w:rPr>
        <w:t xml:space="preserve">: giáo viên và nhân sự phụ trách CNTT); </w:t>
      </w:r>
    </w:p>
    <w:p w14:paraId="1E983B45" w14:textId="187B6BB7" w:rsidR="00807E20" w:rsidRDefault="00B77330" w:rsidP="00DE72D2">
      <w:pPr>
        <w:pStyle w:val="ListParagraph"/>
        <w:numPr>
          <w:ilvl w:val="0"/>
          <w:numId w:val="2"/>
        </w:numPr>
        <w:spacing w:before="0" w:after="160" w:line="259" w:lineRule="auto"/>
        <w:rPr>
          <w:rFonts w:cs="Times New Roman"/>
          <w:bCs/>
          <w:sz w:val="24"/>
          <w:szCs w:val="26"/>
        </w:rPr>
      </w:pPr>
      <w:r w:rsidRPr="00550160">
        <w:rPr>
          <w:rFonts w:cs="Times New Roman"/>
          <w:b/>
          <w:sz w:val="24"/>
          <w:szCs w:val="26"/>
        </w:rPr>
        <w:t>Buổi 3:</w:t>
      </w:r>
      <w:r>
        <w:rPr>
          <w:rFonts w:cs="Times New Roman"/>
          <w:bCs/>
          <w:sz w:val="24"/>
          <w:szCs w:val="26"/>
        </w:rPr>
        <w:t xml:space="preserve"> </w:t>
      </w:r>
      <w:r w:rsidR="00DF5774">
        <w:rPr>
          <w:rFonts w:cs="Times New Roman"/>
          <w:bCs/>
          <w:sz w:val="24"/>
          <w:szCs w:val="26"/>
        </w:rPr>
        <w:t xml:space="preserve">Hướng dẫn kiểm duyệt nội dung và quản trị trang đơn vị </w:t>
      </w:r>
      <w:r w:rsidR="000A54F0">
        <w:rPr>
          <w:rFonts w:cs="Times New Roman"/>
          <w:bCs/>
          <w:sz w:val="24"/>
          <w:szCs w:val="26"/>
        </w:rPr>
        <w:t>(</w:t>
      </w:r>
      <w:r w:rsidR="002F5F95">
        <w:rPr>
          <w:rFonts w:cs="Times New Roman"/>
          <w:bCs/>
          <w:sz w:val="24"/>
          <w:szCs w:val="26"/>
        </w:rPr>
        <w:t xml:space="preserve">thành phần tham gia: </w:t>
      </w:r>
      <w:r w:rsidR="00450EAC">
        <w:rPr>
          <w:rFonts w:cs="Times New Roman"/>
          <w:bCs/>
          <w:sz w:val="24"/>
          <w:szCs w:val="26"/>
        </w:rPr>
        <w:t>CBQL</w:t>
      </w:r>
      <w:r w:rsidR="00567DB7">
        <w:rPr>
          <w:rFonts w:cs="Times New Roman"/>
          <w:bCs/>
          <w:sz w:val="24"/>
          <w:szCs w:val="26"/>
        </w:rPr>
        <w:t xml:space="preserve"> hoặc </w:t>
      </w:r>
      <w:r w:rsidR="00A00726">
        <w:rPr>
          <w:rFonts w:cs="Times New Roman"/>
          <w:bCs/>
          <w:sz w:val="24"/>
          <w:szCs w:val="26"/>
        </w:rPr>
        <w:t>BGH</w:t>
      </w:r>
      <w:r w:rsidR="00567DB7">
        <w:rPr>
          <w:rFonts w:cs="Times New Roman"/>
          <w:bCs/>
          <w:sz w:val="24"/>
          <w:szCs w:val="26"/>
        </w:rPr>
        <w:t xml:space="preserve"> (nếu cần)</w:t>
      </w:r>
      <w:r w:rsidR="00450EAC">
        <w:rPr>
          <w:rFonts w:cs="Times New Roman"/>
          <w:bCs/>
          <w:sz w:val="24"/>
          <w:szCs w:val="26"/>
        </w:rPr>
        <w:t xml:space="preserve">, các tổ trưởng chuyên môn, </w:t>
      </w:r>
      <w:r w:rsidR="00A00726">
        <w:rPr>
          <w:rFonts w:cs="Times New Roman"/>
          <w:bCs/>
          <w:sz w:val="24"/>
          <w:szCs w:val="26"/>
        </w:rPr>
        <w:t xml:space="preserve">nhân sự </w:t>
      </w:r>
      <w:r w:rsidR="00450EAC">
        <w:rPr>
          <w:rFonts w:cs="Times New Roman"/>
          <w:bCs/>
          <w:sz w:val="24"/>
          <w:szCs w:val="26"/>
        </w:rPr>
        <w:t xml:space="preserve">phụ trách CNTT của đơn vị). </w:t>
      </w:r>
    </w:p>
    <w:p w14:paraId="59E69983" w14:textId="4434F5A1" w:rsidR="0097240F" w:rsidRPr="0097240F" w:rsidRDefault="0097240F" w:rsidP="0097240F">
      <w:pPr>
        <w:spacing w:before="0" w:after="160" w:line="259" w:lineRule="auto"/>
        <w:rPr>
          <w:rFonts w:cs="Times New Roman"/>
          <w:bCs/>
          <w:sz w:val="24"/>
          <w:szCs w:val="26"/>
        </w:rPr>
      </w:pPr>
      <w:r>
        <w:rPr>
          <w:rFonts w:cs="Times New Roman"/>
          <w:bCs/>
          <w:sz w:val="24"/>
          <w:szCs w:val="26"/>
        </w:rPr>
        <w:t xml:space="preserve">Trong quá trình đào tạo có thể tạo nhóm Zalo, Mocha… để hỗ trợ trong quá trình sử dụng. </w:t>
      </w:r>
    </w:p>
    <w:p w14:paraId="294A651E" w14:textId="77777777" w:rsidR="000A54F0" w:rsidRPr="00AD32AE" w:rsidRDefault="000A54F0" w:rsidP="00AD32AE">
      <w:pPr>
        <w:pStyle w:val="DanhsachTinh"/>
      </w:pPr>
      <w:bookmarkStart w:id="16" w:name="_Toc24992755"/>
      <w:r w:rsidRPr="00AD32AE">
        <w:t>Buổi 1: Làm quen và hướng dẫn học, thi trực tuyến</w:t>
      </w:r>
      <w:bookmarkEnd w:id="16"/>
    </w:p>
    <w:p w14:paraId="2615EA32" w14:textId="1E7B05F6" w:rsidR="000A54F0" w:rsidRPr="00212058" w:rsidRDefault="000A54F0" w:rsidP="003C4F23">
      <w:pPr>
        <w:pStyle w:val="Buoc"/>
      </w:pPr>
      <w:bookmarkStart w:id="17" w:name="_Toc24992756"/>
      <w:r>
        <w:t xml:space="preserve">1.1. </w:t>
      </w:r>
      <w:r w:rsidRPr="00212058">
        <w:t xml:space="preserve">Thông qua kế hoạch triển khai và nội dung </w:t>
      </w:r>
      <w:r w:rsidR="008B0C4C">
        <w:t>đào tạo</w:t>
      </w:r>
      <w:r w:rsidRPr="00212058">
        <w:t xml:space="preserve"> (</w:t>
      </w:r>
      <w:r w:rsidR="00D84524">
        <w:t xml:space="preserve">10 </w:t>
      </w:r>
      <w:r w:rsidRPr="00212058">
        <w:t>phút)</w:t>
      </w:r>
      <w:bookmarkEnd w:id="17"/>
    </w:p>
    <w:p w14:paraId="31C63FC8" w14:textId="77777777" w:rsidR="000A54F0" w:rsidRDefault="000A54F0" w:rsidP="000A54F0">
      <w:pPr>
        <w:rPr>
          <w:rFonts w:cs="Times New Roman"/>
          <w:i/>
          <w:sz w:val="24"/>
          <w:szCs w:val="26"/>
        </w:rPr>
      </w:pPr>
      <w:r w:rsidRPr="00212058">
        <w:rPr>
          <w:rFonts w:cs="Times New Roman"/>
          <w:i/>
          <w:sz w:val="24"/>
          <w:szCs w:val="26"/>
        </w:rPr>
        <w:t>Dành thời gian đầu giờ để trao đổi để làm quen, trao đổi để giáo viên hiểu rõ mục đích của buổi đào tạo. Qua đó, thống nhất nội quy buổi đào tạo để giáo viên  được tập trung và hiệu quả hơn.</w:t>
      </w:r>
    </w:p>
    <w:tbl>
      <w:tblPr>
        <w:tblStyle w:val="TableGrid"/>
        <w:tblW w:w="10060" w:type="dxa"/>
        <w:tblLook w:val="04A0" w:firstRow="1" w:lastRow="0" w:firstColumn="1" w:lastColumn="0" w:noHBand="0" w:noVBand="1"/>
      </w:tblPr>
      <w:tblGrid>
        <w:gridCol w:w="1129"/>
        <w:gridCol w:w="3544"/>
        <w:gridCol w:w="5387"/>
      </w:tblGrid>
      <w:tr w:rsidR="000A54F0" w:rsidRPr="00D97B4A" w14:paraId="5A33BD5D" w14:textId="77777777" w:rsidTr="002C1211">
        <w:tc>
          <w:tcPr>
            <w:tcW w:w="1129" w:type="dxa"/>
            <w:shd w:val="clear" w:color="auto" w:fill="FFF2CC" w:themeFill="accent4" w:themeFillTint="33"/>
            <w:vAlign w:val="center"/>
          </w:tcPr>
          <w:p w14:paraId="1D89974D" w14:textId="77777777" w:rsidR="000A54F0" w:rsidRPr="00D97B4A" w:rsidRDefault="000A54F0" w:rsidP="002C1211">
            <w:pPr>
              <w:jc w:val="center"/>
              <w:rPr>
                <w:rFonts w:cs="Times New Roman"/>
                <w:b/>
                <w:sz w:val="24"/>
                <w:szCs w:val="26"/>
              </w:rPr>
            </w:pPr>
            <w:r>
              <w:rPr>
                <w:rFonts w:cs="Times New Roman"/>
                <w:b/>
                <w:sz w:val="24"/>
                <w:szCs w:val="26"/>
              </w:rPr>
              <w:t>STT</w:t>
            </w:r>
          </w:p>
        </w:tc>
        <w:tc>
          <w:tcPr>
            <w:tcW w:w="3544" w:type="dxa"/>
            <w:shd w:val="clear" w:color="auto" w:fill="FFF2CC" w:themeFill="accent4" w:themeFillTint="33"/>
            <w:vAlign w:val="center"/>
          </w:tcPr>
          <w:p w14:paraId="427E2EED" w14:textId="77777777" w:rsidR="000A54F0" w:rsidRPr="00D97B4A" w:rsidRDefault="000A54F0" w:rsidP="002C1211">
            <w:pPr>
              <w:jc w:val="center"/>
              <w:rPr>
                <w:rFonts w:cs="Times New Roman"/>
                <w:b/>
                <w:sz w:val="24"/>
                <w:szCs w:val="26"/>
              </w:rPr>
            </w:pPr>
            <w:r w:rsidRPr="00D97B4A">
              <w:rPr>
                <w:rFonts w:cs="Times New Roman"/>
                <w:b/>
                <w:sz w:val="24"/>
                <w:szCs w:val="26"/>
              </w:rPr>
              <w:t>Nội dung</w:t>
            </w:r>
          </w:p>
        </w:tc>
        <w:tc>
          <w:tcPr>
            <w:tcW w:w="5387" w:type="dxa"/>
            <w:shd w:val="clear" w:color="auto" w:fill="FFF2CC" w:themeFill="accent4" w:themeFillTint="33"/>
            <w:vAlign w:val="center"/>
          </w:tcPr>
          <w:p w14:paraId="7DDB1EA6" w14:textId="77777777" w:rsidR="000A54F0" w:rsidRPr="00D97B4A" w:rsidRDefault="000A54F0" w:rsidP="002C1211">
            <w:pPr>
              <w:jc w:val="center"/>
              <w:rPr>
                <w:rFonts w:cs="Times New Roman"/>
                <w:b/>
                <w:sz w:val="24"/>
                <w:szCs w:val="26"/>
              </w:rPr>
            </w:pPr>
            <w:r w:rsidRPr="00D97B4A">
              <w:rPr>
                <w:rFonts w:cs="Times New Roman"/>
                <w:b/>
                <w:sz w:val="24"/>
                <w:szCs w:val="26"/>
              </w:rPr>
              <w:t>Ghi chú</w:t>
            </w:r>
          </w:p>
        </w:tc>
      </w:tr>
      <w:tr w:rsidR="000A54F0" w:rsidRPr="00D97B4A" w14:paraId="355D5A18" w14:textId="77777777" w:rsidTr="002C1211">
        <w:tc>
          <w:tcPr>
            <w:tcW w:w="1129" w:type="dxa"/>
          </w:tcPr>
          <w:p w14:paraId="0DF48AC1" w14:textId="77777777" w:rsidR="000A54F0" w:rsidRPr="00D97B4A" w:rsidRDefault="000A54F0" w:rsidP="002C1211">
            <w:pPr>
              <w:jc w:val="center"/>
              <w:rPr>
                <w:rFonts w:cs="Times New Roman"/>
                <w:sz w:val="24"/>
                <w:szCs w:val="26"/>
              </w:rPr>
            </w:pPr>
            <w:r>
              <w:rPr>
                <w:rFonts w:cs="Times New Roman"/>
                <w:sz w:val="24"/>
                <w:szCs w:val="26"/>
              </w:rPr>
              <w:t>1</w:t>
            </w:r>
          </w:p>
        </w:tc>
        <w:tc>
          <w:tcPr>
            <w:tcW w:w="3544" w:type="dxa"/>
          </w:tcPr>
          <w:p w14:paraId="797BCC27" w14:textId="209B933E" w:rsidR="000A54F0" w:rsidRPr="00D97B4A" w:rsidRDefault="00807E20" w:rsidP="002C1211">
            <w:pPr>
              <w:rPr>
                <w:rFonts w:cs="Times New Roman"/>
                <w:sz w:val="24"/>
                <w:szCs w:val="26"/>
              </w:rPr>
            </w:pPr>
            <w:r>
              <w:rPr>
                <w:rFonts w:cs="Times New Roman"/>
                <w:sz w:val="24"/>
                <w:szCs w:val="26"/>
              </w:rPr>
              <w:t xml:space="preserve">Thông qua </w:t>
            </w:r>
            <w:r w:rsidR="000A54F0">
              <w:rPr>
                <w:rFonts w:cs="Times New Roman"/>
                <w:sz w:val="24"/>
                <w:szCs w:val="26"/>
              </w:rPr>
              <w:t>kế hoạch triển khai dự kiến</w:t>
            </w:r>
          </w:p>
        </w:tc>
        <w:tc>
          <w:tcPr>
            <w:tcW w:w="5387" w:type="dxa"/>
          </w:tcPr>
          <w:p w14:paraId="1D53DD4B" w14:textId="44EF5407" w:rsidR="000A54F0" w:rsidRPr="00D97B4A" w:rsidRDefault="000A54F0" w:rsidP="002C1211">
            <w:pPr>
              <w:rPr>
                <w:rFonts w:cs="Times New Roman"/>
                <w:sz w:val="24"/>
                <w:szCs w:val="26"/>
              </w:rPr>
            </w:pPr>
            <w:r>
              <w:rPr>
                <w:rFonts w:cs="Times New Roman"/>
                <w:sz w:val="24"/>
                <w:szCs w:val="26"/>
              </w:rPr>
              <w:t xml:space="preserve">Giải thích tại sao lại có buổi </w:t>
            </w:r>
            <w:r w:rsidR="00C41BF2">
              <w:rPr>
                <w:rFonts w:cs="Times New Roman"/>
                <w:sz w:val="24"/>
                <w:szCs w:val="26"/>
              </w:rPr>
              <w:t xml:space="preserve">đào tạo </w:t>
            </w:r>
            <w:r>
              <w:rPr>
                <w:rFonts w:cs="Times New Roman"/>
                <w:sz w:val="24"/>
                <w:szCs w:val="26"/>
              </w:rPr>
              <w:t xml:space="preserve">này và sắp tới sẽ làm gì để nhà trường, giáo viên hiểu rõ mục đích và lộ trình tham gia buổi </w:t>
            </w:r>
            <w:r w:rsidR="00C41BF2">
              <w:rPr>
                <w:rFonts w:cs="Times New Roman"/>
                <w:sz w:val="24"/>
                <w:szCs w:val="26"/>
              </w:rPr>
              <w:t>đào tạo</w:t>
            </w:r>
            <w:r>
              <w:rPr>
                <w:rFonts w:cs="Times New Roman"/>
                <w:sz w:val="24"/>
                <w:szCs w:val="26"/>
              </w:rPr>
              <w:t xml:space="preserve">. </w:t>
            </w:r>
          </w:p>
        </w:tc>
      </w:tr>
      <w:tr w:rsidR="000A54F0" w:rsidRPr="00D97B4A" w14:paraId="4EB54D23" w14:textId="77777777" w:rsidTr="002C1211">
        <w:tc>
          <w:tcPr>
            <w:tcW w:w="1129" w:type="dxa"/>
          </w:tcPr>
          <w:p w14:paraId="59560802" w14:textId="77777777" w:rsidR="000A54F0" w:rsidRPr="00D97B4A" w:rsidRDefault="000A54F0" w:rsidP="002C1211">
            <w:pPr>
              <w:jc w:val="center"/>
              <w:rPr>
                <w:rFonts w:cs="Times New Roman"/>
                <w:sz w:val="24"/>
                <w:szCs w:val="26"/>
              </w:rPr>
            </w:pPr>
            <w:r>
              <w:rPr>
                <w:rFonts w:cs="Times New Roman"/>
                <w:sz w:val="24"/>
                <w:szCs w:val="26"/>
              </w:rPr>
              <w:t>2</w:t>
            </w:r>
          </w:p>
        </w:tc>
        <w:tc>
          <w:tcPr>
            <w:tcW w:w="3544" w:type="dxa"/>
          </w:tcPr>
          <w:p w14:paraId="547E24E5" w14:textId="67FE66E7" w:rsidR="000A54F0" w:rsidRPr="00D97B4A" w:rsidRDefault="000A54F0" w:rsidP="002C1211">
            <w:pPr>
              <w:rPr>
                <w:rFonts w:cs="Times New Roman"/>
                <w:sz w:val="24"/>
                <w:szCs w:val="26"/>
              </w:rPr>
            </w:pPr>
            <w:r>
              <w:rPr>
                <w:rFonts w:cs="Times New Roman"/>
                <w:sz w:val="24"/>
                <w:szCs w:val="26"/>
              </w:rPr>
              <w:t xml:space="preserve">Nói sơ qua các nội dung chính trong buổi </w:t>
            </w:r>
            <w:r w:rsidR="001C5DE1">
              <w:rPr>
                <w:rFonts w:cs="Times New Roman"/>
                <w:sz w:val="24"/>
                <w:szCs w:val="26"/>
              </w:rPr>
              <w:t xml:space="preserve">đào tạo </w:t>
            </w:r>
            <w:r>
              <w:rPr>
                <w:rFonts w:cs="Times New Roman"/>
                <w:sz w:val="24"/>
                <w:szCs w:val="26"/>
              </w:rPr>
              <w:t xml:space="preserve">này. </w:t>
            </w:r>
          </w:p>
        </w:tc>
        <w:tc>
          <w:tcPr>
            <w:tcW w:w="5387" w:type="dxa"/>
          </w:tcPr>
          <w:p w14:paraId="065A3BD0" w14:textId="77777777" w:rsidR="000A54F0" w:rsidRPr="00D97B4A" w:rsidRDefault="000A54F0" w:rsidP="002C1211">
            <w:pPr>
              <w:rPr>
                <w:rFonts w:cs="Times New Roman"/>
                <w:sz w:val="24"/>
                <w:szCs w:val="26"/>
              </w:rPr>
            </w:pPr>
            <w:r>
              <w:rPr>
                <w:rFonts w:cs="Times New Roman"/>
                <w:sz w:val="24"/>
                <w:szCs w:val="26"/>
              </w:rPr>
              <w:t xml:space="preserve">Để giáo viên nắm được những nội dung chính để tham gia học một cách chủ động hơn. Nhấn mạnh phần nào cần tập trung để giáo viên lưu ý. </w:t>
            </w:r>
          </w:p>
        </w:tc>
      </w:tr>
      <w:tr w:rsidR="000A54F0" w:rsidRPr="00D97B4A" w14:paraId="10856963" w14:textId="77777777" w:rsidTr="002C1211">
        <w:tc>
          <w:tcPr>
            <w:tcW w:w="1129" w:type="dxa"/>
          </w:tcPr>
          <w:p w14:paraId="1C5D28DC" w14:textId="77777777" w:rsidR="000A54F0" w:rsidRPr="00D97B4A" w:rsidRDefault="000A54F0" w:rsidP="002C1211">
            <w:pPr>
              <w:jc w:val="center"/>
              <w:rPr>
                <w:rFonts w:cs="Times New Roman"/>
                <w:sz w:val="24"/>
                <w:szCs w:val="26"/>
              </w:rPr>
            </w:pPr>
            <w:r>
              <w:rPr>
                <w:rFonts w:cs="Times New Roman"/>
                <w:sz w:val="24"/>
                <w:szCs w:val="26"/>
              </w:rPr>
              <w:t>3</w:t>
            </w:r>
          </w:p>
        </w:tc>
        <w:tc>
          <w:tcPr>
            <w:tcW w:w="3544" w:type="dxa"/>
          </w:tcPr>
          <w:p w14:paraId="3CF53E0A" w14:textId="6AAB64F5" w:rsidR="000A54F0" w:rsidRPr="00D97B4A" w:rsidRDefault="000A54F0" w:rsidP="002C1211">
            <w:pPr>
              <w:rPr>
                <w:rFonts w:cs="Times New Roman"/>
                <w:sz w:val="24"/>
                <w:szCs w:val="26"/>
              </w:rPr>
            </w:pPr>
            <w:r>
              <w:rPr>
                <w:rFonts w:cs="Times New Roman"/>
                <w:sz w:val="24"/>
                <w:szCs w:val="26"/>
              </w:rPr>
              <w:t xml:space="preserve">Thống nhất về phương pháp đào tạo và một số nội quy trong quá trình </w:t>
            </w:r>
            <w:r w:rsidR="0054641B">
              <w:rPr>
                <w:rFonts w:cs="Times New Roman"/>
                <w:sz w:val="24"/>
                <w:szCs w:val="26"/>
              </w:rPr>
              <w:t>đào tạo</w:t>
            </w:r>
            <w:r>
              <w:rPr>
                <w:rFonts w:cs="Times New Roman"/>
                <w:sz w:val="24"/>
                <w:szCs w:val="26"/>
              </w:rPr>
              <w:t>.</w:t>
            </w:r>
          </w:p>
        </w:tc>
        <w:tc>
          <w:tcPr>
            <w:tcW w:w="5387" w:type="dxa"/>
          </w:tcPr>
          <w:p w14:paraId="2759CF5D" w14:textId="155FACA2" w:rsidR="000A54F0" w:rsidRDefault="000A54F0" w:rsidP="002C1211">
            <w:pPr>
              <w:rPr>
                <w:rFonts w:cs="Times New Roman"/>
                <w:sz w:val="24"/>
                <w:szCs w:val="26"/>
              </w:rPr>
            </w:pPr>
            <w:r>
              <w:rPr>
                <w:rFonts w:cs="Times New Roman"/>
                <w:sz w:val="24"/>
                <w:szCs w:val="26"/>
              </w:rPr>
              <w:t xml:space="preserve">- Nói qua về cách </w:t>
            </w:r>
            <w:r w:rsidR="00FF27BE">
              <w:rPr>
                <w:rFonts w:cs="Times New Roman"/>
                <w:sz w:val="24"/>
                <w:szCs w:val="26"/>
              </w:rPr>
              <w:t xml:space="preserve">thức </w:t>
            </w:r>
            <w:r>
              <w:rPr>
                <w:rFonts w:cs="Times New Roman"/>
                <w:sz w:val="24"/>
                <w:szCs w:val="26"/>
              </w:rPr>
              <w:t xml:space="preserve">đào tạo của Viettel. Ví dụ, trong quá trình sẽ tập trung chính vào thực hành. Đề nghị giáo viên check lại các điều kiện đảm bảo như máy tính, Wifi, ổ điện xem OK hết chưa… </w:t>
            </w:r>
          </w:p>
          <w:p w14:paraId="3B74F26F" w14:textId="1671C935" w:rsidR="000A54F0" w:rsidRPr="00D97B4A" w:rsidRDefault="000A54F0" w:rsidP="002C1211">
            <w:pPr>
              <w:rPr>
                <w:rFonts w:cs="Times New Roman"/>
                <w:sz w:val="24"/>
                <w:szCs w:val="26"/>
              </w:rPr>
            </w:pPr>
            <w:r>
              <w:rPr>
                <w:rFonts w:cs="Times New Roman"/>
                <w:sz w:val="24"/>
                <w:szCs w:val="26"/>
              </w:rPr>
              <w:t xml:space="preserve">- Quán triệt để giáo viên tập trung vào buổi </w:t>
            </w:r>
            <w:r w:rsidR="008B0C4C">
              <w:rPr>
                <w:rFonts w:cs="Times New Roman"/>
                <w:sz w:val="24"/>
                <w:szCs w:val="26"/>
              </w:rPr>
              <w:t>đào tạo</w:t>
            </w:r>
            <w:r>
              <w:rPr>
                <w:rFonts w:cs="Times New Roman"/>
                <w:sz w:val="24"/>
                <w:szCs w:val="26"/>
              </w:rPr>
              <w:t xml:space="preserve">. Ví dụ: yêu cầu giáo viên để điện thoại chế độ rung, không nói chuyện riêng, tập trung vào nội dung mà Viettel đang đào tạo... </w:t>
            </w:r>
          </w:p>
        </w:tc>
      </w:tr>
    </w:tbl>
    <w:p w14:paraId="6928C55E" w14:textId="4F15FBB4" w:rsidR="000A54F0" w:rsidRPr="006F4629" w:rsidRDefault="006F4629" w:rsidP="003C4F23">
      <w:pPr>
        <w:pStyle w:val="Buoc"/>
      </w:pPr>
      <w:bookmarkStart w:id="18" w:name="_Toc24992757"/>
      <w:r>
        <w:t xml:space="preserve">1.2. </w:t>
      </w:r>
      <w:r w:rsidR="000A54F0" w:rsidRPr="006F4629">
        <w:t>Bàn giao tài khoản và hướng dẫn đăng nhập (15 phút)</w:t>
      </w:r>
      <w:bookmarkEnd w:id="18"/>
    </w:p>
    <w:tbl>
      <w:tblPr>
        <w:tblStyle w:val="TableGrid"/>
        <w:tblW w:w="10060" w:type="dxa"/>
        <w:tblLook w:val="04A0" w:firstRow="1" w:lastRow="0" w:firstColumn="1" w:lastColumn="0" w:noHBand="0" w:noVBand="1"/>
      </w:tblPr>
      <w:tblGrid>
        <w:gridCol w:w="1129"/>
        <w:gridCol w:w="3544"/>
        <w:gridCol w:w="5387"/>
      </w:tblGrid>
      <w:tr w:rsidR="000A54F0" w:rsidRPr="00D97B4A" w14:paraId="639B9EDD" w14:textId="77777777" w:rsidTr="002C1211">
        <w:tc>
          <w:tcPr>
            <w:tcW w:w="1129" w:type="dxa"/>
            <w:shd w:val="clear" w:color="auto" w:fill="FFF2CC" w:themeFill="accent4" w:themeFillTint="33"/>
            <w:vAlign w:val="center"/>
          </w:tcPr>
          <w:p w14:paraId="5C288F26" w14:textId="77777777" w:rsidR="000A54F0" w:rsidRPr="00D97B4A" w:rsidRDefault="000A54F0" w:rsidP="002C1211">
            <w:pPr>
              <w:jc w:val="center"/>
              <w:rPr>
                <w:rFonts w:cs="Times New Roman"/>
                <w:b/>
                <w:sz w:val="24"/>
                <w:szCs w:val="26"/>
              </w:rPr>
            </w:pPr>
            <w:r>
              <w:rPr>
                <w:rFonts w:cs="Times New Roman"/>
                <w:b/>
                <w:sz w:val="24"/>
                <w:szCs w:val="26"/>
              </w:rPr>
              <w:t>STT</w:t>
            </w:r>
          </w:p>
        </w:tc>
        <w:tc>
          <w:tcPr>
            <w:tcW w:w="3544" w:type="dxa"/>
            <w:shd w:val="clear" w:color="auto" w:fill="FFF2CC" w:themeFill="accent4" w:themeFillTint="33"/>
            <w:vAlign w:val="center"/>
          </w:tcPr>
          <w:p w14:paraId="1B088324" w14:textId="77777777" w:rsidR="000A54F0" w:rsidRPr="00D97B4A" w:rsidRDefault="000A54F0" w:rsidP="002C1211">
            <w:pPr>
              <w:jc w:val="center"/>
              <w:rPr>
                <w:rFonts w:cs="Times New Roman"/>
                <w:b/>
                <w:sz w:val="24"/>
                <w:szCs w:val="26"/>
              </w:rPr>
            </w:pPr>
            <w:r w:rsidRPr="00D97B4A">
              <w:rPr>
                <w:rFonts w:cs="Times New Roman"/>
                <w:b/>
                <w:sz w:val="24"/>
                <w:szCs w:val="26"/>
              </w:rPr>
              <w:t>Nội dung</w:t>
            </w:r>
          </w:p>
        </w:tc>
        <w:tc>
          <w:tcPr>
            <w:tcW w:w="5387" w:type="dxa"/>
            <w:shd w:val="clear" w:color="auto" w:fill="FFF2CC" w:themeFill="accent4" w:themeFillTint="33"/>
            <w:vAlign w:val="center"/>
          </w:tcPr>
          <w:p w14:paraId="309BC9DB" w14:textId="77777777" w:rsidR="000A54F0" w:rsidRPr="00D97B4A" w:rsidRDefault="000A54F0" w:rsidP="002C1211">
            <w:pPr>
              <w:jc w:val="center"/>
              <w:rPr>
                <w:rFonts w:cs="Times New Roman"/>
                <w:b/>
                <w:sz w:val="24"/>
                <w:szCs w:val="26"/>
              </w:rPr>
            </w:pPr>
            <w:r w:rsidRPr="00D97B4A">
              <w:rPr>
                <w:rFonts w:cs="Times New Roman"/>
                <w:b/>
                <w:sz w:val="24"/>
                <w:szCs w:val="26"/>
              </w:rPr>
              <w:t>Ghi chú</w:t>
            </w:r>
          </w:p>
        </w:tc>
      </w:tr>
      <w:tr w:rsidR="000A54F0" w:rsidRPr="00D97B4A" w14:paraId="47C06D2F" w14:textId="77777777" w:rsidTr="002C1211">
        <w:tc>
          <w:tcPr>
            <w:tcW w:w="1129" w:type="dxa"/>
            <w:shd w:val="clear" w:color="auto" w:fill="auto"/>
          </w:tcPr>
          <w:p w14:paraId="642A68FD" w14:textId="77777777" w:rsidR="000A54F0" w:rsidRPr="00D97B4A" w:rsidRDefault="000A54F0" w:rsidP="002C1211">
            <w:pPr>
              <w:jc w:val="center"/>
              <w:rPr>
                <w:rFonts w:cs="Times New Roman"/>
                <w:sz w:val="24"/>
                <w:szCs w:val="26"/>
              </w:rPr>
            </w:pPr>
            <w:r>
              <w:rPr>
                <w:rFonts w:cs="Times New Roman"/>
                <w:sz w:val="24"/>
                <w:szCs w:val="26"/>
              </w:rPr>
              <w:t>1</w:t>
            </w:r>
          </w:p>
        </w:tc>
        <w:tc>
          <w:tcPr>
            <w:tcW w:w="3544" w:type="dxa"/>
            <w:shd w:val="clear" w:color="auto" w:fill="auto"/>
          </w:tcPr>
          <w:p w14:paraId="4A0A908B" w14:textId="77777777" w:rsidR="000A54F0" w:rsidRDefault="000A54F0" w:rsidP="002C1211">
            <w:pPr>
              <w:rPr>
                <w:rFonts w:cs="Times New Roman"/>
                <w:sz w:val="24"/>
                <w:szCs w:val="26"/>
              </w:rPr>
            </w:pPr>
            <w:r>
              <w:rPr>
                <w:rFonts w:cs="Times New Roman"/>
                <w:sz w:val="24"/>
                <w:szCs w:val="26"/>
              </w:rPr>
              <w:t>Bàn giao tài khoản</w:t>
            </w:r>
          </w:p>
          <w:p w14:paraId="12580E26" w14:textId="77777777" w:rsidR="000A54F0" w:rsidRPr="0018615C" w:rsidRDefault="000A54F0" w:rsidP="002C1211">
            <w:pPr>
              <w:rPr>
                <w:rFonts w:cs="Times New Roman"/>
                <w:sz w:val="24"/>
                <w:szCs w:val="26"/>
              </w:rPr>
            </w:pPr>
          </w:p>
          <w:p w14:paraId="57237FA0" w14:textId="77777777" w:rsidR="000A54F0" w:rsidRPr="0018615C" w:rsidRDefault="000A54F0" w:rsidP="002C1211">
            <w:pPr>
              <w:rPr>
                <w:rFonts w:cs="Times New Roman"/>
                <w:sz w:val="24"/>
                <w:szCs w:val="26"/>
              </w:rPr>
            </w:pPr>
          </w:p>
          <w:p w14:paraId="07E40355" w14:textId="77777777" w:rsidR="000A54F0" w:rsidRPr="0018615C" w:rsidRDefault="000A54F0" w:rsidP="002C1211">
            <w:pPr>
              <w:rPr>
                <w:rFonts w:cs="Times New Roman"/>
                <w:sz w:val="24"/>
                <w:szCs w:val="26"/>
              </w:rPr>
            </w:pPr>
          </w:p>
          <w:p w14:paraId="51607E10" w14:textId="77777777" w:rsidR="000A54F0" w:rsidRDefault="000A54F0" w:rsidP="002C1211">
            <w:pPr>
              <w:rPr>
                <w:rFonts w:cs="Times New Roman"/>
                <w:sz w:val="24"/>
                <w:szCs w:val="26"/>
              </w:rPr>
            </w:pPr>
          </w:p>
          <w:p w14:paraId="7DD10FC3" w14:textId="77777777" w:rsidR="000A54F0" w:rsidRPr="0018615C" w:rsidRDefault="000A54F0" w:rsidP="002C1211">
            <w:pPr>
              <w:rPr>
                <w:rFonts w:cs="Times New Roman"/>
                <w:sz w:val="24"/>
                <w:szCs w:val="26"/>
              </w:rPr>
            </w:pPr>
          </w:p>
          <w:p w14:paraId="5856B7E1" w14:textId="77777777" w:rsidR="000A54F0" w:rsidRDefault="000A54F0" w:rsidP="002C1211">
            <w:pPr>
              <w:rPr>
                <w:rFonts w:cs="Times New Roman"/>
                <w:sz w:val="24"/>
                <w:szCs w:val="26"/>
              </w:rPr>
            </w:pPr>
          </w:p>
          <w:p w14:paraId="11D91F50" w14:textId="77777777" w:rsidR="000A54F0" w:rsidRPr="0018615C" w:rsidRDefault="000A54F0" w:rsidP="002C1211">
            <w:pPr>
              <w:tabs>
                <w:tab w:val="left" w:pos="2095"/>
              </w:tabs>
              <w:rPr>
                <w:rFonts w:cs="Times New Roman"/>
                <w:sz w:val="24"/>
                <w:szCs w:val="26"/>
              </w:rPr>
            </w:pPr>
            <w:r>
              <w:rPr>
                <w:rFonts w:cs="Times New Roman"/>
                <w:sz w:val="24"/>
                <w:szCs w:val="26"/>
              </w:rPr>
              <w:tab/>
            </w:r>
          </w:p>
        </w:tc>
        <w:tc>
          <w:tcPr>
            <w:tcW w:w="5387" w:type="dxa"/>
            <w:shd w:val="clear" w:color="auto" w:fill="auto"/>
          </w:tcPr>
          <w:p w14:paraId="5192FB1B" w14:textId="77777777" w:rsidR="000A54F0" w:rsidRDefault="000A54F0" w:rsidP="002C1211">
            <w:pPr>
              <w:rPr>
                <w:rFonts w:cs="Times New Roman"/>
                <w:sz w:val="24"/>
                <w:szCs w:val="26"/>
              </w:rPr>
            </w:pPr>
            <w:r>
              <w:rPr>
                <w:rFonts w:cs="Times New Roman"/>
                <w:sz w:val="24"/>
                <w:szCs w:val="26"/>
              </w:rPr>
              <w:t xml:space="preserve">- Đối với file tài khoản Trường, Phòng, Sở nên in ra để biên bản bàn giao tài khoản để bàn giao và yêu cầu đại diện nhà trường ký xác nhận để dễ kiểm soát (đã bàn giao cho ai, khi nào…) và tránh khiếu nại về sau. </w:t>
            </w:r>
          </w:p>
          <w:p w14:paraId="0EB819BF" w14:textId="77777777" w:rsidR="000A54F0" w:rsidRDefault="000A54F0" w:rsidP="002C1211">
            <w:pPr>
              <w:rPr>
                <w:rFonts w:cs="Times New Roman"/>
                <w:sz w:val="24"/>
                <w:szCs w:val="26"/>
              </w:rPr>
            </w:pPr>
            <w:r>
              <w:rPr>
                <w:rFonts w:cs="Times New Roman"/>
                <w:sz w:val="24"/>
                <w:szCs w:val="26"/>
              </w:rPr>
              <w:t>- Cảnh báo giáo viên đổi mật khẩu mặc định sau lần đầu đăng nhập và có trách nhiệm bảo mật tài khoản của mình trong suốt quá trình sử dụng. Viettel không hỗ trợ reset tài khoản trong quá trình sử dụng sau khi đã bàn giao, do tài khoản này đã thuộc về quyền sở hữu của người dùng đó.</w:t>
            </w:r>
          </w:p>
        </w:tc>
      </w:tr>
      <w:tr w:rsidR="000A54F0" w:rsidRPr="00D97B4A" w14:paraId="6054F71C" w14:textId="77777777" w:rsidTr="002C1211">
        <w:tc>
          <w:tcPr>
            <w:tcW w:w="1129" w:type="dxa"/>
            <w:shd w:val="clear" w:color="auto" w:fill="auto"/>
          </w:tcPr>
          <w:p w14:paraId="3C2971C7" w14:textId="77777777" w:rsidR="000A54F0" w:rsidRDefault="000A54F0" w:rsidP="002C1211">
            <w:pPr>
              <w:jc w:val="center"/>
              <w:rPr>
                <w:rFonts w:cs="Times New Roman"/>
                <w:sz w:val="24"/>
                <w:szCs w:val="26"/>
              </w:rPr>
            </w:pPr>
            <w:r>
              <w:rPr>
                <w:rFonts w:cs="Times New Roman"/>
                <w:sz w:val="24"/>
                <w:szCs w:val="26"/>
              </w:rPr>
              <w:t>2</w:t>
            </w:r>
          </w:p>
        </w:tc>
        <w:tc>
          <w:tcPr>
            <w:tcW w:w="3544" w:type="dxa"/>
            <w:shd w:val="clear" w:color="auto" w:fill="auto"/>
          </w:tcPr>
          <w:p w14:paraId="1CFEA0A2" w14:textId="77777777" w:rsidR="000A54F0" w:rsidRDefault="000A54F0" w:rsidP="002C1211">
            <w:pPr>
              <w:rPr>
                <w:rFonts w:cs="Times New Roman"/>
                <w:sz w:val="24"/>
                <w:szCs w:val="26"/>
              </w:rPr>
            </w:pPr>
            <w:r>
              <w:rPr>
                <w:rFonts w:cs="Times New Roman"/>
                <w:sz w:val="24"/>
                <w:szCs w:val="26"/>
              </w:rPr>
              <w:t>Hướng dẫn đăng nhập</w:t>
            </w:r>
          </w:p>
          <w:p w14:paraId="6F65294F" w14:textId="77777777" w:rsidR="000A54F0" w:rsidRDefault="000A54F0" w:rsidP="002C1211">
            <w:pPr>
              <w:rPr>
                <w:rFonts w:cs="Times New Roman"/>
                <w:sz w:val="24"/>
                <w:szCs w:val="26"/>
              </w:rPr>
            </w:pPr>
          </w:p>
        </w:tc>
        <w:tc>
          <w:tcPr>
            <w:tcW w:w="5387" w:type="dxa"/>
            <w:shd w:val="clear" w:color="auto" w:fill="auto"/>
          </w:tcPr>
          <w:p w14:paraId="16EEC053" w14:textId="77777777" w:rsidR="000A54F0" w:rsidRDefault="000A54F0" w:rsidP="002C1211">
            <w:pPr>
              <w:rPr>
                <w:rFonts w:cs="Times New Roman"/>
                <w:sz w:val="24"/>
                <w:szCs w:val="26"/>
              </w:rPr>
            </w:pPr>
          </w:p>
        </w:tc>
      </w:tr>
      <w:tr w:rsidR="000A54F0" w:rsidRPr="00D97B4A" w14:paraId="0532A815" w14:textId="77777777" w:rsidTr="002C1211">
        <w:tc>
          <w:tcPr>
            <w:tcW w:w="1129" w:type="dxa"/>
            <w:shd w:val="clear" w:color="auto" w:fill="auto"/>
          </w:tcPr>
          <w:p w14:paraId="3698C789" w14:textId="77777777" w:rsidR="000A54F0" w:rsidRDefault="000A54F0" w:rsidP="002C1211">
            <w:pPr>
              <w:jc w:val="center"/>
              <w:rPr>
                <w:rFonts w:cs="Times New Roman"/>
                <w:sz w:val="24"/>
                <w:szCs w:val="26"/>
              </w:rPr>
            </w:pPr>
            <w:r>
              <w:rPr>
                <w:rFonts w:cs="Times New Roman"/>
                <w:sz w:val="24"/>
                <w:szCs w:val="26"/>
              </w:rPr>
              <w:t>3</w:t>
            </w:r>
          </w:p>
        </w:tc>
        <w:tc>
          <w:tcPr>
            <w:tcW w:w="3544" w:type="dxa"/>
            <w:shd w:val="clear" w:color="auto" w:fill="auto"/>
          </w:tcPr>
          <w:p w14:paraId="1E2BAEDC" w14:textId="77777777" w:rsidR="000A54F0" w:rsidRDefault="000A54F0" w:rsidP="002C1211">
            <w:pPr>
              <w:rPr>
                <w:rFonts w:cs="Times New Roman"/>
                <w:sz w:val="24"/>
                <w:szCs w:val="26"/>
              </w:rPr>
            </w:pPr>
            <w:r>
              <w:rPr>
                <w:rFonts w:cs="Times New Roman"/>
                <w:sz w:val="24"/>
                <w:szCs w:val="26"/>
              </w:rPr>
              <w:t>Hướng dẫn xác thực</w:t>
            </w:r>
          </w:p>
        </w:tc>
        <w:tc>
          <w:tcPr>
            <w:tcW w:w="5387" w:type="dxa"/>
            <w:shd w:val="clear" w:color="auto" w:fill="auto"/>
          </w:tcPr>
          <w:p w14:paraId="0CDFEA78" w14:textId="77777777" w:rsidR="000A54F0" w:rsidRDefault="000A54F0" w:rsidP="002C1211">
            <w:pPr>
              <w:rPr>
                <w:rFonts w:cs="Times New Roman"/>
                <w:sz w:val="24"/>
                <w:szCs w:val="26"/>
              </w:rPr>
            </w:pPr>
            <w:r>
              <w:rPr>
                <w:rFonts w:cs="Times New Roman"/>
                <w:sz w:val="24"/>
                <w:szCs w:val="26"/>
              </w:rPr>
              <w:t xml:space="preserve">Giải thích tại sao lại cần xác thực tài khoản để giáo viên hiểu thêm một lần nữa tầm quan trọng của bảo mật tài khoản họ đang sử dụng. </w:t>
            </w:r>
          </w:p>
        </w:tc>
      </w:tr>
      <w:tr w:rsidR="000A54F0" w:rsidRPr="00D97B4A" w14:paraId="03D0281E" w14:textId="77777777" w:rsidTr="002C1211">
        <w:tc>
          <w:tcPr>
            <w:tcW w:w="1129" w:type="dxa"/>
            <w:shd w:val="clear" w:color="auto" w:fill="auto"/>
          </w:tcPr>
          <w:p w14:paraId="0366E0BC" w14:textId="77777777" w:rsidR="000A54F0" w:rsidRDefault="000A54F0" w:rsidP="002C1211">
            <w:pPr>
              <w:jc w:val="center"/>
              <w:rPr>
                <w:rFonts w:cs="Times New Roman"/>
                <w:sz w:val="24"/>
                <w:szCs w:val="26"/>
              </w:rPr>
            </w:pPr>
            <w:r>
              <w:rPr>
                <w:rFonts w:cs="Times New Roman"/>
                <w:sz w:val="24"/>
                <w:szCs w:val="26"/>
              </w:rPr>
              <w:t>4</w:t>
            </w:r>
          </w:p>
        </w:tc>
        <w:tc>
          <w:tcPr>
            <w:tcW w:w="3544" w:type="dxa"/>
            <w:shd w:val="clear" w:color="auto" w:fill="auto"/>
          </w:tcPr>
          <w:p w14:paraId="1CC83B21" w14:textId="77777777" w:rsidR="000A54F0" w:rsidRDefault="000A54F0" w:rsidP="002C1211">
            <w:pPr>
              <w:rPr>
                <w:rFonts w:cs="Times New Roman"/>
                <w:sz w:val="24"/>
                <w:szCs w:val="26"/>
              </w:rPr>
            </w:pPr>
            <w:r>
              <w:rPr>
                <w:rFonts w:cs="Times New Roman"/>
                <w:sz w:val="24"/>
                <w:szCs w:val="26"/>
              </w:rPr>
              <w:t>Hướng dẫn đổi mật khẩu</w:t>
            </w:r>
          </w:p>
        </w:tc>
        <w:tc>
          <w:tcPr>
            <w:tcW w:w="5387" w:type="dxa"/>
            <w:shd w:val="clear" w:color="auto" w:fill="auto"/>
          </w:tcPr>
          <w:p w14:paraId="4891289F" w14:textId="77777777" w:rsidR="000A54F0" w:rsidRDefault="000A54F0" w:rsidP="002C1211">
            <w:pPr>
              <w:rPr>
                <w:rFonts w:cs="Times New Roman"/>
                <w:sz w:val="24"/>
                <w:szCs w:val="26"/>
              </w:rPr>
            </w:pPr>
            <w:r>
              <w:rPr>
                <w:rFonts w:cs="Times New Roman"/>
                <w:sz w:val="24"/>
                <w:szCs w:val="26"/>
              </w:rPr>
              <w:t xml:space="preserve">Nói qua phần này để giáo viên chủ động đổi mật khẩu sau lần đầu tiên sử dụng. </w:t>
            </w:r>
          </w:p>
        </w:tc>
      </w:tr>
      <w:tr w:rsidR="000A54F0" w:rsidRPr="00D97B4A" w14:paraId="4A099902" w14:textId="77777777" w:rsidTr="002C1211">
        <w:tc>
          <w:tcPr>
            <w:tcW w:w="1129" w:type="dxa"/>
            <w:shd w:val="clear" w:color="auto" w:fill="auto"/>
          </w:tcPr>
          <w:p w14:paraId="639FBDE5" w14:textId="77777777" w:rsidR="000A54F0" w:rsidRDefault="000A54F0" w:rsidP="002C1211">
            <w:pPr>
              <w:jc w:val="center"/>
              <w:rPr>
                <w:rFonts w:cs="Times New Roman"/>
                <w:sz w:val="24"/>
                <w:szCs w:val="26"/>
              </w:rPr>
            </w:pPr>
            <w:r>
              <w:rPr>
                <w:rFonts w:cs="Times New Roman"/>
                <w:sz w:val="24"/>
                <w:szCs w:val="26"/>
              </w:rPr>
              <w:t>5</w:t>
            </w:r>
          </w:p>
        </w:tc>
        <w:tc>
          <w:tcPr>
            <w:tcW w:w="3544" w:type="dxa"/>
            <w:shd w:val="clear" w:color="auto" w:fill="auto"/>
          </w:tcPr>
          <w:p w14:paraId="0244E079" w14:textId="77777777" w:rsidR="000A54F0" w:rsidRDefault="000A54F0" w:rsidP="002C1211">
            <w:pPr>
              <w:rPr>
                <w:rFonts w:cs="Times New Roman"/>
                <w:sz w:val="24"/>
                <w:szCs w:val="26"/>
              </w:rPr>
            </w:pPr>
            <w:r>
              <w:rPr>
                <w:rFonts w:cs="Times New Roman"/>
                <w:sz w:val="24"/>
                <w:szCs w:val="26"/>
              </w:rPr>
              <w:t>Hướng dẫn reset mật khẩu</w:t>
            </w:r>
          </w:p>
        </w:tc>
        <w:tc>
          <w:tcPr>
            <w:tcW w:w="5387" w:type="dxa"/>
            <w:shd w:val="clear" w:color="auto" w:fill="auto"/>
          </w:tcPr>
          <w:p w14:paraId="2764331D" w14:textId="77777777" w:rsidR="000A54F0" w:rsidRDefault="000A54F0" w:rsidP="002C1211">
            <w:pPr>
              <w:rPr>
                <w:rFonts w:cs="Times New Roman"/>
                <w:sz w:val="24"/>
                <w:szCs w:val="26"/>
              </w:rPr>
            </w:pPr>
            <w:r>
              <w:rPr>
                <w:rFonts w:cs="Times New Roman"/>
                <w:sz w:val="24"/>
                <w:szCs w:val="26"/>
              </w:rPr>
              <w:t xml:space="preserve">Nói qua phần này để giáo viên chủ động tự reset mật khẩu và nhấn mạnh một lần nữa để giáo viên hiểu rõ tầm quan trọng của việc xác thực tài khoản và bảo mật tài khoản họ đang sử dụng, </w:t>
            </w:r>
          </w:p>
        </w:tc>
      </w:tr>
    </w:tbl>
    <w:p w14:paraId="6D3FB86B" w14:textId="5D07D6E9" w:rsidR="000A54F0" w:rsidRPr="006F4629" w:rsidRDefault="006F4629" w:rsidP="003C4F23">
      <w:pPr>
        <w:pStyle w:val="Buoc"/>
      </w:pPr>
      <w:bookmarkStart w:id="19" w:name="_Toc24992758"/>
      <w:r>
        <w:t xml:space="preserve">1.3. </w:t>
      </w:r>
      <w:r w:rsidR="000A54F0" w:rsidRPr="006F4629">
        <w:t xml:space="preserve">Hướng dẫn tính năng mạng xã hội </w:t>
      </w:r>
      <w:r w:rsidR="00877F29">
        <w:t>(1</w:t>
      </w:r>
      <w:r w:rsidR="00DC5B3B">
        <w:t>5</w:t>
      </w:r>
      <w:r w:rsidR="00877F29">
        <w:t xml:space="preserve"> phút)</w:t>
      </w:r>
      <w:bookmarkEnd w:id="19"/>
    </w:p>
    <w:tbl>
      <w:tblPr>
        <w:tblStyle w:val="TableGrid"/>
        <w:tblW w:w="10060" w:type="dxa"/>
        <w:tblLook w:val="04A0" w:firstRow="1" w:lastRow="0" w:firstColumn="1" w:lastColumn="0" w:noHBand="0" w:noVBand="1"/>
      </w:tblPr>
      <w:tblGrid>
        <w:gridCol w:w="1129"/>
        <w:gridCol w:w="3544"/>
        <w:gridCol w:w="5387"/>
      </w:tblGrid>
      <w:tr w:rsidR="000A54F0" w:rsidRPr="00D97B4A" w14:paraId="32107195" w14:textId="77777777" w:rsidTr="002C1211">
        <w:tc>
          <w:tcPr>
            <w:tcW w:w="1129" w:type="dxa"/>
            <w:shd w:val="clear" w:color="auto" w:fill="FFF2CC" w:themeFill="accent4" w:themeFillTint="33"/>
            <w:vAlign w:val="center"/>
          </w:tcPr>
          <w:p w14:paraId="4092C0C8" w14:textId="77777777" w:rsidR="000A54F0" w:rsidRPr="00D97B4A" w:rsidRDefault="000A54F0" w:rsidP="002C1211">
            <w:pPr>
              <w:jc w:val="center"/>
              <w:rPr>
                <w:rFonts w:cs="Times New Roman"/>
                <w:b/>
                <w:sz w:val="24"/>
                <w:szCs w:val="26"/>
              </w:rPr>
            </w:pPr>
            <w:r>
              <w:rPr>
                <w:rFonts w:cs="Times New Roman"/>
                <w:b/>
                <w:sz w:val="24"/>
                <w:szCs w:val="26"/>
              </w:rPr>
              <w:t>STT</w:t>
            </w:r>
          </w:p>
        </w:tc>
        <w:tc>
          <w:tcPr>
            <w:tcW w:w="3544" w:type="dxa"/>
            <w:shd w:val="clear" w:color="auto" w:fill="FFF2CC" w:themeFill="accent4" w:themeFillTint="33"/>
            <w:vAlign w:val="center"/>
          </w:tcPr>
          <w:p w14:paraId="58FA7F50" w14:textId="77777777" w:rsidR="000A54F0" w:rsidRPr="00D97B4A" w:rsidRDefault="000A54F0" w:rsidP="002C1211">
            <w:pPr>
              <w:jc w:val="center"/>
              <w:rPr>
                <w:rFonts w:cs="Times New Roman"/>
                <w:b/>
                <w:sz w:val="24"/>
                <w:szCs w:val="26"/>
              </w:rPr>
            </w:pPr>
            <w:r w:rsidRPr="00D97B4A">
              <w:rPr>
                <w:rFonts w:cs="Times New Roman"/>
                <w:b/>
                <w:sz w:val="24"/>
                <w:szCs w:val="26"/>
              </w:rPr>
              <w:t>Nội dung</w:t>
            </w:r>
          </w:p>
        </w:tc>
        <w:tc>
          <w:tcPr>
            <w:tcW w:w="5387" w:type="dxa"/>
            <w:shd w:val="clear" w:color="auto" w:fill="FFF2CC" w:themeFill="accent4" w:themeFillTint="33"/>
            <w:vAlign w:val="center"/>
          </w:tcPr>
          <w:p w14:paraId="1CF304EB" w14:textId="77777777" w:rsidR="000A54F0" w:rsidRPr="00D97B4A" w:rsidRDefault="000A54F0" w:rsidP="002C1211">
            <w:pPr>
              <w:jc w:val="center"/>
              <w:rPr>
                <w:rFonts w:cs="Times New Roman"/>
                <w:b/>
                <w:sz w:val="24"/>
                <w:szCs w:val="26"/>
              </w:rPr>
            </w:pPr>
            <w:r w:rsidRPr="00D97B4A">
              <w:rPr>
                <w:rFonts w:cs="Times New Roman"/>
                <w:b/>
                <w:sz w:val="24"/>
                <w:szCs w:val="26"/>
              </w:rPr>
              <w:t>Ghi chú</w:t>
            </w:r>
          </w:p>
        </w:tc>
      </w:tr>
      <w:tr w:rsidR="000A54F0" w:rsidRPr="00D97B4A" w14:paraId="2E8D5F42" w14:textId="77777777" w:rsidTr="002C1211">
        <w:tc>
          <w:tcPr>
            <w:tcW w:w="1129" w:type="dxa"/>
            <w:shd w:val="clear" w:color="auto" w:fill="auto"/>
          </w:tcPr>
          <w:p w14:paraId="3BE21C2C" w14:textId="77777777" w:rsidR="000A54F0" w:rsidRDefault="000A54F0" w:rsidP="002C1211">
            <w:pPr>
              <w:jc w:val="center"/>
              <w:rPr>
                <w:rFonts w:cs="Times New Roman"/>
                <w:sz w:val="24"/>
                <w:szCs w:val="26"/>
              </w:rPr>
            </w:pPr>
            <w:r>
              <w:rPr>
                <w:rFonts w:cs="Times New Roman"/>
                <w:sz w:val="24"/>
                <w:szCs w:val="26"/>
              </w:rPr>
              <w:t>1</w:t>
            </w:r>
          </w:p>
        </w:tc>
        <w:tc>
          <w:tcPr>
            <w:tcW w:w="3544" w:type="dxa"/>
            <w:shd w:val="clear" w:color="auto" w:fill="auto"/>
          </w:tcPr>
          <w:p w14:paraId="6C5FA2EB" w14:textId="77777777" w:rsidR="000A54F0" w:rsidRDefault="000A54F0" w:rsidP="002C1211">
            <w:pPr>
              <w:rPr>
                <w:rFonts w:cs="Times New Roman"/>
                <w:sz w:val="24"/>
                <w:szCs w:val="26"/>
              </w:rPr>
            </w:pPr>
            <w:r>
              <w:rPr>
                <w:rFonts w:cs="Times New Roman"/>
                <w:sz w:val="24"/>
                <w:szCs w:val="26"/>
              </w:rPr>
              <w:t>Giới thiệu về trang cá nhân</w:t>
            </w:r>
          </w:p>
        </w:tc>
        <w:tc>
          <w:tcPr>
            <w:tcW w:w="5387" w:type="dxa"/>
            <w:shd w:val="clear" w:color="auto" w:fill="auto"/>
          </w:tcPr>
          <w:p w14:paraId="2BF9F088" w14:textId="77777777" w:rsidR="000A54F0" w:rsidRDefault="000A54F0" w:rsidP="002C1211">
            <w:pPr>
              <w:rPr>
                <w:rFonts w:cs="Times New Roman"/>
                <w:sz w:val="24"/>
                <w:szCs w:val="26"/>
              </w:rPr>
            </w:pPr>
            <w:r>
              <w:rPr>
                <w:rFonts w:cs="Times New Roman"/>
                <w:sz w:val="24"/>
                <w:szCs w:val="26"/>
              </w:rPr>
              <w:t xml:space="preserve">Để người dùng biết trang cá nhân của mình và cách tìm kiếm các chức năng khác từ trang này. </w:t>
            </w:r>
          </w:p>
        </w:tc>
      </w:tr>
      <w:tr w:rsidR="000A54F0" w:rsidRPr="00D97B4A" w14:paraId="52C8A698" w14:textId="77777777" w:rsidTr="002C1211">
        <w:tc>
          <w:tcPr>
            <w:tcW w:w="1129" w:type="dxa"/>
            <w:shd w:val="clear" w:color="auto" w:fill="auto"/>
          </w:tcPr>
          <w:p w14:paraId="008C3641" w14:textId="77777777" w:rsidR="000A54F0" w:rsidRDefault="000A54F0" w:rsidP="002C1211">
            <w:pPr>
              <w:jc w:val="center"/>
              <w:rPr>
                <w:rFonts w:cs="Times New Roman"/>
                <w:sz w:val="24"/>
                <w:szCs w:val="26"/>
              </w:rPr>
            </w:pPr>
            <w:r>
              <w:rPr>
                <w:rFonts w:cs="Times New Roman"/>
                <w:sz w:val="24"/>
                <w:szCs w:val="26"/>
              </w:rPr>
              <w:t>2</w:t>
            </w:r>
          </w:p>
        </w:tc>
        <w:tc>
          <w:tcPr>
            <w:tcW w:w="3544" w:type="dxa"/>
            <w:shd w:val="clear" w:color="auto" w:fill="auto"/>
          </w:tcPr>
          <w:p w14:paraId="1E0A15D6" w14:textId="77777777" w:rsidR="000A54F0" w:rsidRDefault="000A54F0" w:rsidP="002C1211">
            <w:pPr>
              <w:rPr>
                <w:rFonts w:cs="Times New Roman"/>
                <w:sz w:val="24"/>
                <w:szCs w:val="26"/>
              </w:rPr>
            </w:pPr>
            <w:r>
              <w:rPr>
                <w:rFonts w:cs="Times New Roman"/>
                <w:sz w:val="24"/>
                <w:szCs w:val="26"/>
              </w:rPr>
              <w:t>Bạn bè (kết bạn, nhắn tin)</w:t>
            </w:r>
          </w:p>
        </w:tc>
        <w:tc>
          <w:tcPr>
            <w:tcW w:w="5387" w:type="dxa"/>
            <w:shd w:val="clear" w:color="auto" w:fill="auto"/>
          </w:tcPr>
          <w:p w14:paraId="03F46B65" w14:textId="77777777" w:rsidR="000A54F0" w:rsidRDefault="000A54F0" w:rsidP="002C1211">
            <w:pPr>
              <w:rPr>
                <w:rFonts w:cs="Times New Roman"/>
                <w:sz w:val="24"/>
                <w:szCs w:val="26"/>
              </w:rPr>
            </w:pPr>
            <w:r>
              <w:rPr>
                <w:rFonts w:cs="Times New Roman"/>
                <w:sz w:val="24"/>
                <w:szCs w:val="26"/>
              </w:rPr>
              <w:t xml:space="preserve">Hướng dẫn giáo viên kết bạn, nhắn tin với giáo viên và học sinh khác. </w:t>
            </w:r>
          </w:p>
        </w:tc>
      </w:tr>
      <w:tr w:rsidR="000A54F0" w:rsidRPr="00D97B4A" w14:paraId="79A36D54" w14:textId="77777777" w:rsidTr="002C1211">
        <w:tc>
          <w:tcPr>
            <w:tcW w:w="1129" w:type="dxa"/>
            <w:shd w:val="clear" w:color="auto" w:fill="auto"/>
          </w:tcPr>
          <w:p w14:paraId="76ABED72" w14:textId="77777777" w:rsidR="000A54F0" w:rsidRDefault="000A54F0" w:rsidP="002C1211">
            <w:pPr>
              <w:jc w:val="center"/>
              <w:rPr>
                <w:rFonts w:cs="Times New Roman"/>
                <w:sz w:val="24"/>
                <w:szCs w:val="26"/>
              </w:rPr>
            </w:pPr>
            <w:r>
              <w:rPr>
                <w:rFonts w:cs="Times New Roman"/>
                <w:sz w:val="24"/>
                <w:szCs w:val="26"/>
              </w:rPr>
              <w:t>3</w:t>
            </w:r>
          </w:p>
        </w:tc>
        <w:tc>
          <w:tcPr>
            <w:tcW w:w="3544" w:type="dxa"/>
            <w:shd w:val="clear" w:color="auto" w:fill="auto"/>
          </w:tcPr>
          <w:p w14:paraId="3CC116DD" w14:textId="77777777" w:rsidR="000A54F0" w:rsidRDefault="000A54F0" w:rsidP="002C1211">
            <w:pPr>
              <w:rPr>
                <w:rFonts w:cs="Times New Roman"/>
                <w:sz w:val="24"/>
                <w:szCs w:val="26"/>
              </w:rPr>
            </w:pPr>
            <w:r>
              <w:rPr>
                <w:rFonts w:cs="Times New Roman"/>
                <w:sz w:val="24"/>
                <w:szCs w:val="26"/>
              </w:rPr>
              <w:t>Trang đơn vị</w:t>
            </w:r>
          </w:p>
        </w:tc>
        <w:tc>
          <w:tcPr>
            <w:tcW w:w="5387" w:type="dxa"/>
            <w:shd w:val="clear" w:color="auto" w:fill="auto"/>
          </w:tcPr>
          <w:p w14:paraId="5696FE37" w14:textId="77777777" w:rsidR="000A54F0" w:rsidRDefault="000A54F0" w:rsidP="002C1211">
            <w:pPr>
              <w:rPr>
                <w:rFonts w:cs="Times New Roman"/>
                <w:sz w:val="24"/>
                <w:szCs w:val="26"/>
              </w:rPr>
            </w:pPr>
            <w:r>
              <w:rPr>
                <w:rFonts w:cs="Times New Roman"/>
                <w:sz w:val="24"/>
                <w:szCs w:val="26"/>
              </w:rPr>
              <w:t xml:space="preserve">Hướng dẫn giáo viên tìm và sử dụng trang của Sở, Phòng, trường khi cần thiết. </w:t>
            </w:r>
          </w:p>
        </w:tc>
      </w:tr>
    </w:tbl>
    <w:p w14:paraId="37FAE033" w14:textId="2375C0C6" w:rsidR="000A54F0" w:rsidRPr="006F4629" w:rsidRDefault="006F4629" w:rsidP="003C4F23">
      <w:pPr>
        <w:pStyle w:val="Buoc"/>
      </w:pPr>
      <w:bookmarkStart w:id="20" w:name="_Toc24992759"/>
      <w:r>
        <w:t xml:space="preserve">1.4. </w:t>
      </w:r>
      <w:r w:rsidR="000A54F0" w:rsidRPr="006F4629">
        <w:t>Hướng dẫn tìm kiếm (</w:t>
      </w:r>
      <w:r w:rsidR="00FC3E1D">
        <w:t>5</w:t>
      </w:r>
      <w:r w:rsidR="000A54F0" w:rsidRPr="006F4629">
        <w:t xml:space="preserve"> phút)</w:t>
      </w:r>
      <w:bookmarkEnd w:id="20"/>
    </w:p>
    <w:p w14:paraId="2E77DA8C" w14:textId="77777777" w:rsidR="000A54F0" w:rsidRPr="006D7DE8" w:rsidRDefault="000A54F0" w:rsidP="000A54F0">
      <w:pPr>
        <w:rPr>
          <w:rFonts w:cs="Times New Roman"/>
          <w:sz w:val="24"/>
          <w:szCs w:val="26"/>
        </w:rPr>
      </w:pPr>
      <w:r w:rsidRPr="006D7DE8">
        <w:rPr>
          <w:rFonts w:cs="Times New Roman"/>
          <w:sz w:val="24"/>
          <w:szCs w:val="26"/>
        </w:rPr>
        <w:t xml:space="preserve">- Để giáo viên biết cách chủ động tìm kiếm nội dung trên hệ thống khi cần. </w:t>
      </w:r>
    </w:p>
    <w:p w14:paraId="4707F46A" w14:textId="77777777" w:rsidR="000A54F0" w:rsidRPr="006D7DE8" w:rsidRDefault="000A54F0" w:rsidP="000A54F0">
      <w:pPr>
        <w:rPr>
          <w:rFonts w:cs="Times New Roman"/>
          <w:b/>
          <w:sz w:val="24"/>
          <w:szCs w:val="26"/>
        </w:rPr>
      </w:pPr>
      <w:r w:rsidRPr="006D7DE8">
        <w:rPr>
          <w:rFonts w:cs="Times New Roman"/>
          <w:sz w:val="24"/>
          <w:szCs w:val="26"/>
        </w:rPr>
        <w:t>- Khi hướng dẫn có thể hướng dẫn giáo viên tìm kiếm từ khóa mà ra khóa học có sẵn trên ViettelStudy để tạo sự tò mò của giáo viên. Ví dụ, từ khóa “tự luyện”, “tiếng anh…</w:t>
      </w:r>
    </w:p>
    <w:p w14:paraId="17387242" w14:textId="572D8FA5" w:rsidR="000A54F0" w:rsidRPr="006F4629" w:rsidRDefault="006F4629" w:rsidP="003C4F23">
      <w:pPr>
        <w:pStyle w:val="Buoc"/>
      </w:pPr>
      <w:bookmarkStart w:id="21" w:name="_Toc24992760"/>
      <w:r>
        <w:t xml:space="preserve">1.5. </w:t>
      </w:r>
      <w:r w:rsidR="000A54F0" w:rsidRPr="006F4629">
        <w:t>Hướng dẫn tham gia khóa học, kỳ thi (</w:t>
      </w:r>
      <w:r w:rsidR="009176E7">
        <w:t>3</w:t>
      </w:r>
      <w:r w:rsidR="000A54F0" w:rsidRPr="006F4629">
        <w:t>0 phút)</w:t>
      </w:r>
      <w:bookmarkEnd w:id="21"/>
    </w:p>
    <w:p w14:paraId="6B840918" w14:textId="227E7131" w:rsidR="000A54F0" w:rsidRPr="00791089" w:rsidRDefault="000A54F0" w:rsidP="000A54F0">
      <w:pPr>
        <w:rPr>
          <w:rFonts w:cs="Times New Roman"/>
          <w:iCs/>
          <w:sz w:val="24"/>
          <w:szCs w:val="26"/>
        </w:rPr>
      </w:pPr>
      <w:r w:rsidRPr="005E6646">
        <w:rPr>
          <w:rFonts w:cs="Times New Roman"/>
          <w:iCs/>
          <w:sz w:val="24"/>
          <w:szCs w:val="26"/>
        </w:rPr>
        <w:t>Trước khi đào tạo nên chuẩn bị một khóa học/kỳ thi để giáo viên xem khóa học/kỳ thi đó làm mẫu</w:t>
      </w:r>
      <w:r w:rsidR="007A11E0">
        <w:rPr>
          <w:rFonts w:cs="Times New Roman"/>
          <w:iCs/>
          <w:sz w:val="24"/>
          <w:szCs w:val="26"/>
        </w:rPr>
        <w:t xml:space="preserve"> </w:t>
      </w:r>
      <w:r w:rsidR="000C0149">
        <w:rPr>
          <w:rFonts w:cs="Times New Roman"/>
          <w:iCs/>
          <w:sz w:val="24"/>
          <w:szCs w:val="26"/>
        </w:rPr>
        <w:t>(có thể t</w:t>
      </w:r>
      <w:r w:rsidR="005E6646" w:rsidRPr="005E6646">
        <w:rPr>
          <w:rFonts w:cs="Times New Roman"/>
          <w:iCs/>
          <w:sz w:val="24"/>
          <w:szCs w:val="26"/>
        </w:rPr>
        <w:t xml:space="preserve">ham khảo khóa học demo sau: </w:t>
      </w:r>
      <w:hyperlink r:id="rId10" w:history="1">
        <w:r w:rsidR="005E6646" w:rsidRPr="005E6646">
          <w:rPr>
            <w:rStyle w:val="Hyperlink"/>
            <w:rFonts w:cs="Times New Roman"/>
            <w:iCs/>
            <w:sz w:val="24"/>
            <w:szCs w:val="26"/>
          </w:rPr>
          <w:t>http://bit.ly/DemoViettelStudy</w:t>
        </w:r>
      </w:hyperlink>
      <w:r w:rsidR="000C0149">
        <w:rPr>
          <w:rStyle w:val="Hyperlink"/>
          <w:rFonts w:cs="Times New Roman"/>
          <w:iCs/>
          <w:sz w:val="24"/>
          <w:szCs w:val="26"/>
        </w:rPr>
        <w:t>)</w:t>
      </w:r>
      <w:r w:rsidR="0003693A">
        <w:rPr>
          <w:rFonts w:cs="Times New Roman"/>
          <w:iCs/>
          <w:sz w:val="24"/>
          <w:szCs w:val="26"/>
        </w:rPr>
        <w:t xml:space="preserve">. </w:t>
      </w:r>
      <w:r w:rsidRPr="005E6646">
        <w:rPr>
          <w:rFonts w:cs="Times New Roman"/>
          <w:iCs/>
          <w:sz w:val="24"/>
          <w:szCs w:val="26"/>
        </w:rPr>
        <w:t>Ban đầu đào tạo, dó người d</w:t>
      </w:r>
      <w:r w:rsidR="004709E3">
        <w:rPr>
          <w:rFonts w:cs="Times New Roman"/>
          <w:iCs/>
          <w:sz w:val="24"/>
          <w:szCs w:val="26"/>
        </w:rPr>
        <w:t>ù</w:t>
      </w:r>
      <w:r w:rsidRPr="005E6646">
        <w:rPr>
          <w:rFonts w:cs="Times New Roman"/>
          <w:iCs/>
          <w:sz w:val="24"/>
          <w:szCs w:val="26"/>
        </w:rPr>
        <w:t>ng chưa biết gì nên đào tạo theo hướng cho giáo viên đóng vai trò là một học sinh trước để biết cách vào học, thi trên ViettelStudy sẽ như thế nào.</w:t>
      </w:r>
    </w:p>
    <w:tbl>
      <w:tblPr>
        <w:tblStyle w:val="TableGrid"/>
        <w:tblW w:w="10060" w:type="dxa"/>
        <w:tblLook w:val="04A0" w:firstRow="1" w:lastRow="0" w:firstColumn="1" w:lastColumn="0" w:noHBand="0" w:noVBand="1"/>
      </w:tblPr>
      <w:tblGrid>
        <w:gridCol w:w="1129"/>
        <w:gridCol w:w="3544"/>
        <w:gridCol w:w="5387"/>
      </w:tblGrid>
      <w:tr w:rsidR="000A54F0" w:rsidRPr="00D97B4A" w14:paraId="7044FA30" w14:textId="77777777" w:rsidTr="002C1211">
        <w:tc>
          <w:tcPr>
            <w:tcW w:w="1129" w:type="dxa"/>
            <w:shd w:val="clear" w:color="auto" w:fill="FFF2CC" w:themeFill="accent4" w:themeFillTint="33"/>
            <w:vAlign w:val="center"/>
          </w:tcPr>
          <w:p w14:paraId="435DC39F" w14:textId="77777777" w:rsidR="000A54F0" w:rsidRPr="00D97B4A" w:rsidRDefault="000A54F0" w:rsidP="002C1211">
            <w:pPr>
              <w:jc w:val="center"/>
              <w:rPr>
                <w:rFonts w:cs="Times New Roman"/>
                <w:b/>
                <w:sz w:val="24"/>
                <w:szCs w:val="26"/>
              </w:rPr>
            </w:pPr>
            <w:r>
              <w:rPr>
                <w:rFonts w:cs="Times New Roman"/>
                <w:b/>
                <w:sz w:val="24"/>
                <w:szCs w:val="26"/>
              </w:rPr>
              <w:t>STT</w:t>
            </w:r>
          </w:p>
        </w:tc>
        <w:tc>
          <w:tcPr>
            <w:tcW w:w="3544" w:type="dxa"/>
            <w:shd w:val="clear" w:color="auto" w:fill="FFF2CC" w:themeFill="accent4" w:themeFillTint="33"/>
            <w:vAlign w:val="center"/>
          </w:tcPr>
          <w:p w14:paraId="7F2685CC" w14:textId="77777777" w:rsidR="000A54F0" w:rsidRPr="00D97B4A" w:rsidRDefault="000A54F0" w:rsidP="002C1211">
            <w:pPr>
              <w:jc w:val="center"/>
              <w:rPr>
                <w:rFonts w:cs="Times New Roman"/>
                <w:b/>
                <w:sz w:val="24"/>
                <w:szCs w:val="26"/>
              </w:rPr>
            </w:pPr>
            <w:r w:rsidRPr="00D97B4A">
              <w:rPr>
                <w:rFonts w:cs="Times New Roman"/>
                <w:b/>
                <w:sz w:val="24"/>
                <w:szCs w:val="26"/>
              </w:rPr>
              <w:t>Nội dung</w:t>
            </w:r>
          </w:p>
        </w:tc>
        <w:tc>
          <w:tcPr>
            <w:tcW w:w="5387" w:type="dxa"/>
            <w:shd w:val="clear" w:color="auto" w:fill="FFF2CC" w:themeFill="accent4" w:themeFillTint="33"/>
            <w:vAlign w:val="center"/>
          </w:tcPr>
          <w:p w14:paraId="03E7D78D" w14:textId="77777777" w:rsidR="000A54F0" w:rsidRPr="00D97B4A" w:rsidRDefault="000A54F0" w:rsidP="002C1211">
            <w:pPr>
              <w:jc w:val="center"/>
              <w:rPr>
                <w:rFonts w:cs="Times New Roman"/>
                <w:b/>
                <w:sz w:val="24"/>
                <w:szCs w:val="26"/>
              </w:rPr>
            </w:pPr>
            <w:r w:rsidRPr="00D97B4A">
              <w:rPr>
                <w:rFonts w:cs="Times New Roman"/>
                <w:b/>
                <w:sz w:val="24"/>
                <w:szCs w:val="26"/>
              </w:rPr>
              <w:t>Ghi chú</w:t>
            </w:r>
          </w:p>
        </w:tc>
      </w:tr>
      <w:tr w:rsidR="000A54F0" w:rsidRPr="00D97B4A" w14:paraId="196FA047" w14:textId="77777777" w:rsidTr="002C1211">
        <w:tc>
          <w:tcPr>
            <w:tcW w:w="1129" w:type="dxa"/>
            <w:shd w:val="clear" w:color="auto" w:fill="auto"/>
          </w:tcPr>
          <w:p w14:paraId="213EE599" w14:textId="77777777" w:rsidR="000A54F0" w:rsidRPr="00D97B4A" w:rsidRDefault="000A54F0" w:rsidP="002C1211">
            <w:pPr>
              <w:jc w:val="center"/>
              <w:rPr>
                <w:rFonts w:cs="Times New Roman"/>
                <w:sz w:val="24"/>
                <w:szCs w:val="26"/>
              </w:rPr>
            </w:pPr>
            <w:r>
              <w:rPr>
                <w:rFonts w:cs="Times New Roman"/>
                <w:sz w:val="24"/>
                <w:szCs w:val="26"/>
              </w:rPr>
              <w:t>1</w:t>
            </w:r>
          </w:p>
        </w:tc>
        <w:tc>
          <w:tcPr>
            <w:tcW w:w="3544" w:type="dxa"/>
            <w:shd w:val="clear" w:color="auto" w:fill="auto"/>
          </w:tcPr>
          <w:p w14:paraId="04FAD043" w14:textId="32874CDF" w:rsidR="000A54F0" w:rsidRPr="00D97B4A" w:rsidRDefault="000A54F0" w:rsidP="002C1211">
            <w:pPr>
              <w:rPr>
                <w:rFonts w:cs="Times New Roman"/>
                <w:sz w:val="24"/>
                <w:szCs w:val="26"/>
              </w:rPr>
            </w:pPr>
            <w:r>
              <w:rPr>
                <w:rFonts w:cs="Times New Roman"/>
                <w:sz w:val="24"/>
                <w:szCs w:val="26"/>
              </w:rPr>
              <w:t xml:space="preserve">Cách tìm kiếm một khóa học, kỳ thi có sẵn trên hệ thống; </w:t>
            </w:r>
          </w:p>
        </w:tc>
        <w:tc>
          <w:tcPr>
            <w:tcW w:w="5387" w:type="dxa"/>
            <w:shd w:val="clear" w:color="auto" w:fill="auto"/>
          </w:tcPr>
          <w:p w14:paraId="25145E3A" w14:textId="77777777" w:rsidR="000A54F0" w:rsidRPr="00D97B4A" w:rsidRDefault="000A54F0" w:rsidP="002C1211">
            <w:pPr>
              <w:rPr>
                <w:rFonts w:cs="Times New Roman"/>
                <w:sz w:val="24"/>
                <w:szCs w:val="26"/>
              </w:rPr>
            </w:pPr>
            <w:r>
              <w:rPr>
                <w:rFonts w:cs="Times New Roman"/>
                <w:sz w:val="24"/>
                <w:szCs w:val="26"/>
              </w:rPr>
              <w:t xml:space="preserve">Để giáo viên chủ động tìm kiếm những nội dung khác =&gt; khích lệ sự tò mò của giáo viên tìm kiếm các nội dung có sẵn trên ViettelStudy. </w:t>
            </w:r>
          </w:p>
        </w:tc>
      </w:tr>
      <w:tr w:rsidR="000A54F0" w:rsidRPr="00D97B4A" w14:paraId="7ED6B800" w14:textId="77777777" w:rsidTr="002C1211">
        <w:tc>
          <w:tcPr>
            <w:tcW w:w="1129" w:type="dxa"/>
            <w:shd w:val="clear" w:color="auto" w:fill="auto"/>
          </w:tcPr>
          <w:p w14:paraId="6A648906" w14:textId="77777777" w:rsidR="000A54F0" w:rsidRPr="00D97B4A" w:rsidRDefault="000A54F0" w:rsidP="002C1211">
            <w:pPr>
              <w:jc w:val="center"/>
              <w:rPr>
                <w:rFonts w:cs="Times New Roman"/>
                <w:sz w:val="24"/>
                <w:szCs w:val="26"/>
              </w:rPr>
            </w:pPr>
            <w:r>
              <w:rPr>
                <w:rFonts w:cs="Times New Roman"/>
                <w:sz w:val="24"/>
                <w:szCs w:val="26"/>
              </w:rPr>
              <w:t>2</w:t>
            </w:r>
          </w:p>
        </w:tc>
        <w:tc>
          <w:tcPr>
            <w:tcW w:w="3544" w:type="dxa"/>
            <w:shd w:val="clear" w:color="auto" w:fill="auto"/>
          </w:tcPr>
          <w:p w14:paraId="2DE9A517" w14:textId="1ACCEF7E" w:rsidR="000A54F0" w:rsidRPr="00D97B4A" w:rsidRDefault="000A54F0" w:rsidP="002C1211">
            <w:pPr>
              <w:rPr>
                <w:rFonts w:cs="Times New Roman"/>
                <w:sz w:val="24"/>
                <w:szCs w:val="26"/>
              </w:rPr>
            </w:pPr>
            <w:r>
              <w:rPr>
                <w:rFonts w:cs="Times New Roman"/>
                <w:sz w:val="24"/>
                <w:szCs w:val="26"/>
              </w:rPr>
              <w:t xml:space="preserve">Giới thiệu về các thông tin cơ bản của khóa học, kỳ thi </w:t>
            </w:r>
          </w:p>
        </w:tc>
        <w:tc>
          <w:tcPr>
            <w:tcW w:w="5387" w:type="dxa"/>
            <w:shd w:val="clear" w:color="auto" w:fill="auto"/>
          </w:tcPr>
          <w:p w14:paraId="776F2B22" w14:textId="77777777" w:rsidR="000A54F0" w:rsidRPr="00D97B4A" w:rsidRDefault="000A54F0" w:rsidP="002C1211">
            <w:pPr>
              <w:rPr>
                <w:rFonts w:cs="Times New Roman"/>
                <w:sz w:val="24"/>
                <w:szCs w:val="26"/>
              </w:rPr>
            </w:pPr>
            <w:r>
              <w:rPr>
                <w:rFonts w:cs="Times New Roman"/>
                <w:sz w:val="24"/>
                <w:szCs w:val="26"/>
              </w:rPr>
              <w:t>Để giáo viên hiểu cơ bản về cách tổ chức khóa học, kỳ thi trên hệ thống trước khi đào tạo chi tiết.</w:t>
            </w:r>
          </w:p>
        </w:tc>
      </w:tr>
      <w:tr w:rsidR="000A54F0" w:rsidRPr="00D97B4A" w14:paraId="339211F0" w14:textId="77777777" w:rsidTr="002C1211">
        <w:tc>
          <w:tcPr>
            <w:tcW w:w="1129" w:type="dxa"/>
            <w:shd w:val="clear" w:color="auto" w:fill="auto"/>
          </w:tcPr>
          <w:p w14:paraId="0E5DD38F" w14:textId="77777777" w:rsidR="000A54F0" w:rsidRPr="00D97B4A" w:rsidRDefault="000A54F0" w:rsidP="002C1211">
            <w:pPr>
              <w:jc w:val="center"/>
              <w:rPr>
                <w:rFonts w:cs="Times New Roman"/>
                <w:sz w:val="24"/>
                <w:szCs w:val="26"/>
              </w:rPr>
            </w:pPr>
            <w:r>
              <w:rPr>
                <w:rFonts w:cs="Times New Roman"/>
                <w:sz w:val="24"/>
                <w:szCs w:val="26"/>
              </w:rPr>
              <w:t>3</w:t>
            </w:r>
          </w:p>
        </w:tc>
        <w:tc>
          <w:tcPr>
            <w:tcW w:w="3544" w:type="dxa"/>
            <w:shd w:val="clear" w:color="auto" w:fill="auto"/>
          </w:tcPr>
          <w:p w14:paraId="4089DCA8" w14:textId="50A8D2A9" w:rsidR="000A54F0" w:rsidRPr="00D97B4A" w:rsidRDefault="000A54F0" w:rsidP="002C1211">
            <w:pPr>
              <w:rPr>
                <w:rFonts w:cs="Times New Roman"/>
                <w:sz w:val="24"/>
                <w:szCs w:val="26"/>
              </w:rPr>
            </w:pPr>
            <w:r>
              <w:rPr>
                <w:rFonts w:cs="Times New Roman"/>
                <w:sz w:val="24"/>
                <w:szCs w:val="26"/>
              </w:rPr>
              <w:t>Giới thiệu các nội dung chính trong khóa học, kỳ thi</w:t>
            </w:r>
          </w:p>
        </w:tc>
        <w:tc>
          <w:tcPr>
            <w:tcW w:w="5387" w:type="dxa"/>
            <w:shd w:val="clear" w:color="auto" w:fill="auto"/>
          </w:tcPr>
          <w:p w14:paraId="03E2EC5B" w14:textId="77777777" w:rsidR="000A54F0" w:rsidRPr="00D97B4A" w:rsidRDefault="000A54F0" w:rsidP="002C1211">
            <w:pPr>
              <w:rPr>
                <w:rFonts w:cs="Times New Roman"/>
                <w:sz w:val="24"/>
                <w:szCs w:val="26"/>
              </w:rPr>
            </w:pPr>
            <w:r>
              <w:rPr>
                <w:rFonts w:cs="Times New Roman"/>
                <w:sz w:val="24"/>
                <w:szCs w:val="26"/>
              </w:rPr>
              <w:t>Để giáo viên hiểu cách tìm các nội dung trên một khóa học, kỳ thi.</w:t>
            </w:r>
          </w:p>
        </w:tc>
      </w:tr>
      <w:tr w:rsidR="000A54F0" w:rsidRPr="00D97B4A" w14:paraId="38A3D498" w14:textId="77777777" w:rsidTr="002C1211">
        <w:tc>
          <w:tcPr>
            <w:tcW w:w="1129" w:type="dxa"/>
            <w:shd w:val="clear" w:color="auto" w:fill="auto"/>
          </w:tcPr>
          <w:p w14:paraId="05C6E47B" w14:textId="77777777" w:rsidR="000A54F0" w:rsidRPr="00D97B4A" w:rsidRDefault="000A54F0" w:rsidP="002C1211">
            <w:pPr>
              <w:jc w:val="center"/>
              <w:rPr>
                <w:rFonts w:cs="Times New Roman"/>
                <w:sz w:val="24"/>
                <w:szCs w:val="26"/>
              </w:rPr>
            </w:pPr>
            <w:r>
              <w:rPr>
                <w:rFonts w:cs="Times New Roman"/>
                <w:sz w:val="24"/>
                <w:szCs w:val="26"/>
              </w:rPr>
              <w:t>4</w:t>
            </w:r>
          </w:p>
        </w:tc>
        <w:tc>
          <w:tcPr>
            <w:tcW w:w="3544" w:type="dxa"/>
            <w:shd w:val="clear" w:color="auto" w:fill="auto"/>
          </w:tcPr>
          <w:p w14:paraId="3A37F051" w14:textId="475E944C" w:rsidR="000A54F0" w:rsidRPr="00D97B4A" w:rsidRDefault="000A54F0" w:rsidP="002C1211">
            <w:pPr>
              <w:rPr>
                <w:rFonts w:cs="Times New Roman"/>
                <w:sz w:val="24"/>
                <w:szCs w:val="26"/>
              </w:rPr>
            </w:pPr>
            <w:r>
              <w:rPr>
                <w:rFonts w:cs="Times New Roman"/>
                <w:sz w:val="24"/>
                <w:szCs w:val="26"/>
              </w:rPr>
              <w:t>Hướng dẫn cách học chuyên đề thường;</w:t>
            </w:r>
          </w:p>
        </w:tc>
        <w:tc>
          <w:tcPr>
            <w:tcW w:w="5387" w:type="dxa"/>
            <w:shd w:val="clear" w:color="auto" w:fill="auto"/>
          </w:tcPr>
          <w:p w14:paraId="0F0B1EA8" w14:textId="77777777" w:rsidR="000A54F0" w:rsidRPr="00D97B4A" w:rsidRDefault="000A54F0" w:rsidP="002C1211">
            <w:pPr>
              <w:rPr>
                <w:rFonts w:cs="Times New Roman"/>
                <w:sz w:val="24"/>
                <w:szCs w:val="26"/>
              </w:rPr>
            </w:pPr>
            <w:r>
              <w:rPr>
                <w:rFonts w:cs="Times New Roman"/>
                <w:sz w:val="24"/>
                <w:szCs w:val="26"/>
              </w:rPr>
              <w:t>Hướng dẫn học cách chuyên đề thường, có thể mở các dạng học liệu khác nhau để giáo viên xem =&gt; nhấn mạnh tính hỗ trợ đa dạng của hệ thống: bài giảng dạng video, bài học dạng text, câu hỏi ôn tập, bài giảng chuẩn scorm…</w:t>
            </w:r>
          </w:p>
        </w:tc>
      </w:tr>
      <w:tr w:rsidR="000A54F0" w:rsidRPr="00D97B4A" w14:paraId="6245E496" w14:textId="77777777" w:rsidTr="002C1211">
        <w:tc>
          <w:tcPr>
            <w:tcW w:w="1129" w:type="dxa"/>
            <w:shd w:val="clear" w:color="auto" w:fill="auto"/>
          </w:tcPr>
          <w:p w14:paraId="001FA297" w14:textId="77777777" w:rsidR="000A54F0" w:rsidRPr="00D97B4A" w:rsidRDefault="000A54F0" w:rsidP="002C1211">
            <w:pPr>
              <w:jc w:val="center"/>
              <w:rPr>
                <w:rFonts w:cs="Times New Roman"/>
                <w:sz w:val="24"/>
                <w:szCs w:val="26"/>
              </w:rPr>
            </w:pPr>
            <w:r>
              <w:rPr>
                <w:rFonts w:cs="Times New Roman"/>
                <w:sz w:val="24"/>
                <w:szCs w:val="26"/>
              </w:rPr>
              <w:t>5</w:t>
            </w:r>
          </w:p>
        </w:tc>
        <w:tc>
          <w:tcPr>
            <w:tcW w:w="3544" w:type="dxa"/>
            <w:shd w:val="clear" w:color="auto" w:fill="auto"/>
          </w:tcPr>
          <w:p w14:paraId="58AD2663" w14:textId="5566601A" w:rsidR="000A54F0" w:rsidRPr="00D97B4A" w:rsidRDefault="000A54F0" w:rsidP="002C1211">
            <w:pPr>
              <w:rPr>
                <w:rFonts w:cs="Times New Roman"/>
                <w:sz w:val="24"/>
                <w:szCs w:val="26"/>
              </w:rPr>
            </w:pPr>
            <w:r>
              <w:rPr>
                <w:rFonts w:cs="Times New Roman"/>
                <w:sz w:val="24"/>
                <w:szCs w:val="26"/>
              </w:rPr>
              <w:t>Hướng dẫn cách trình chiếu file slide bài giảng, đọc tài liệu</w:t>
            </w:r>
          </w:p>
        </w:tc>
        <w:tc>
          <w:tcPr>
            <w:tcW w:w="5387" w:type="dxa"/>
            <w:shd w:val="clear" w:color="auto" w:fill="auto"/>
          </w:tcPr>
          <w:p w14:paraId="05A69244" w14:textId="77777777" w:rsidR="000A54F0" w:rsidRPr="00D97B4A" w:rsidRDefault="000A54F0" w:rsidP="002C1211">
            <w:pPr>
              <w:rPr>
                <w:rFonts w:cs="Times New Roman"/>
                <w:sz w:val="24"/>
                <w:szCs w:val="26"/>
              </w:rPr>
            </w:pPr>
            <w:r>
              <w:rPr>
                <w:rFonts w:cs="Times New Roman"/>
                <w:sz w:val="24"/>
                <w:szCs w:val="26"/>
              </w:rPr>
              <w:t>Hướng dẫn giáo viên cách trình chiếu 1 slide hoặc xem 1 file tài liệu có sẵn trên ViettelStudy =&gt; nhấn mạnh ưu điểm nếu thầy cô sử dụng ViettelStudy thì đi dạy có thể trình chiếu slide ngay trên tài khoản ViettelStudy của mình mà không cần theo laptop hoặc lưu file slide vào USB, email…</w:t>
            </w:r>
          </w:p>
        </w:tc>
      </w:tr>
      <w:tr w:rsidR="000A54F0" w:rsidRPr="00D97B4A" w14:paraId="71B296F7" w14:textId="77777777" w:rsidTr="002C1211">
        <w:tc>
          <w:tcPr>
            <w:tcW w:w="1129" w:type="dxa"/>
            <w:shd w:val="clear" w:color="auto" w:fill="auto"/>
          </w:tcPr>
          <w:p w14:paraId="2E5F3CF0" w14:textId="77777777" w:rsidR="000A54F0" w:rsidRPr="00D97B4A" w:rsidRDefault="000A54F0" w:rsidP="002C1211">
            <w:pPr>
              <w:jc w:val="center"/>
              <w:rPr>
                <w:rFonts w:cs="Times New Roman"/>
                <w:sz w:val="24"/>
                <w:szCs w:val="26"/>
              </w:rPr>
            </w:pPr>
            <w:r>
              <w:rPr>
                <w:rFonts w:cs="Times New Roman"/>
                <w:sz w:val="24"/>
                <w:szCs w:val="26"/>
              </w:rPr>
              <w:t>6</w:t>
            </w:r>
          </w:p>
        </w:tc>
        <w:tc>
          <w:tcPr>
            <w:tcW w:w="3544" w:type="dxa"/>
            <w:shd w:val="clear" w:color="auto" w:fill="auto"/>
          </w:tcPr>
          <w:p w14:paraId="16B192FD" w14:textId="310D2B12" w:rsidR="000A54F0" w:rsidRDefault="000A54F0" w:rsidP="002C1211">
            <w:pPr>
              <w:rPr>
                <w:rFonts w:cs="Times New Roman"/>
                <w:sz w:val="24"/>
                <w:szCs w:val="26"/>
              </w:rPr>
            </w:pPr>
            <w:r>
              <w:rPr>
                <w:rFonts w:cs="Times New Roman"/>
                <w:sz w:val="24"/>
                <w:szCs w:val="26"/>
              </w:rPr>
              <w:t>Hướng dẫn cách làm các loại đề thi</w:t>
            </w:r>
          </w:p>
        </w:tc>
        <w:tc>
          <w:tcPr>
            <w:tcW w:w="5387" w:type="dxa"/>
            <w:shd w:val="clear" w:color="auto" w:fill="auto"/>
          </w:tcPr>
          <w:p w14:paraId="3560B88C" w14:textId="77777777" w:rsidR="000A54F0" w:rsidRDefault="000A54F0" w:rsidP="002C1211">
            <w:pPr>
              <w:rPr>
                <w:rFonts w:cs="Times New Roman"/>
                <w:sz w:val="24"/>
                <w:szCs w:val="26"/>
              </w:rPr>
            </w:pPr>
            <w:r>
              <w:rPr>
                <w:rFonts w:cs="Times New Roman"/>
                <w:sz w:val="24"/>
                <w:szCs w:val="26"/>
              </w:rPr>
              <w:t>Nên chuẩn bị 2 loại đề thi đưa lên hệ thống để cho các thầy cô vào làm bài thi trải nghiệm trực tiếp luôn:</w:t>
            </w:r>
          </w:p>
          <w:p w14:paraId="5A949505" w14:textId="77777777" w:rsidR="000A54F0" w:rsidRDefault="000A54F0" w:rsidP="002C1211">
            <w:pPr>
              <w:rPr>
                <w:rFonts w:cs="Times New Roman"/>
                <w:sz w:val="24"/>
                <w:szCs w:val="26"/>
              </w:rPr>
            </w:pPr>
            <w:r>
              <w:rPr>
                <w:rFonts w:cs="Times New Roman"/>
                <w:sz w:val="24"/>
                <w:szCs w:val="26"/>
              </w:rPr>
              <w:t xml:space="preserve">- Đề thi pdf =&gt; nhấn mạnh sự tiện lợi, nhanh chóng nếu thầy cô muốn đưa nhanh đề cho học sinh ôn luyện =&gt; chỉ cần có file Word chuyển thành pdf cho lên hệ thống là xong.  </w:t>
            </w:r>
          </w:p>
          <w:p w14:paraId="1125C992" w14:textId="77777777" w:rsidR="000A54F0" w:rsidRPr="00D97B4A" w:rsidRDefault="000A54F0" w:rsidP="002C1211">
            <w:pPr>
              <w:rPr>
                <w:rFonts w:cs="Times New Roman"/>
                <w:sz w:val="24"/>
                <w:szCs w:val="26"/>
              </w:rPr>
            </w:pPr>
            <w:r>
              <w:rPr>
                <w:rFonts w:cs="Times New Roman"/>
                <w:sz w:val="24"/>
                <w:szCs w:val="26"/>
              </w:rPr>
              <w:t xml:space="preserve">- Đề thi từ NHCH (nên cho nhiều loại câu hỏi khác nhau: một đáp án, nhiều đáp án, đúng/sai, điền từ vào chỗ trống, tự luận…) =&gt; nhấn mạnh hỗ trợ có thể đảo đề theo ma trận đề, sự đa dạng của các loại câu hỏi. </w:t>
            </w:r>
          </w:p>
        </w:tc>
      </w:tr>
      <w:tr w:rsidR="000A54F0" w:rsidRPr="00D97B4A" w14:paraId="400E04DD" w14:textId="77777777" w:rsidTr="002C1211">
        <w:tc>
          <w:tcPr>
            <w:tcW w:w="1129" w:type="dxa"/>
            <w:shd w:val="clear" w:color="auto" w:fill="auto"/>
          </w:tcPr>
          <w:p w14:paraId="6B567305" w14:textId="77777777" w:rsidR="000A54F0" w:rsidRPr="00D97B4A" w:rsidRDefault="000A54F0" w:rsidP="002C1211">
            <w:pPr>
              <w:jc w:val="center"/>
              <w:rPr>
                <w:rFonts w:cs="Times New Roman"/>
                <w:sz w:val="24"/>
                <w:szCs w:val="26"/>
              </w:rPr>
            </w:pPr>
            <w:r>
              <w:rPr>
                <w:rFonts w:cs="Times New Roman"/>
                <w:sz w:val="24"/>
                <w:szCs w:val="26"/>
              </w:rPr>
              <w:t>7</w:t>
            </w:r>
          </w:p>
        </w:tc>
        <w:tc>
          <w:tcPr>
            <w:tcW w:w="3544" w:type="dxa"/>
            <w:shd w:val="clear" w:color="auto" w:fill="auto"/>
          </w:tcPr>
          <w:p w14:paraId="6E87793B" w14:textId="0B88A8FD" w:rsidR="000A54F0" w:rsidRDefault="000A54F0" w:rsidP="002C1211">
            <w:pPr>
              <w:rPr>
                <w:rFonts w:cs="Times New Roman"/>
                <w:sz w:val="24"/>
                <w:szCs w:val="26"/>
              </w:rPr>
            </w:pPr>
            <w:r>
              <w:rPr>
                <w:rFonts w:cs="Times New Roman"/>
                <w:sz w:val="24"/>
                <w:szCs w:val="26"/>
              </w:rPr>
              <w:t>Hướng dẫn thảo luận trực tuyến trong quá trình học, thi</w:t>
            </w:r>
          </w:p>
        </w:tc>
        <w:tc>
          <w:tcPr>
            <w:tcW w:w="5387" w:type="dxa"/>
            <w:shd w:val="clear" w:color="auto" w:fill="auto"/>
          </w:tcPr>
          <w:p w14:paraId="5E42B45C" w14:textId="77777777" w:rsidR="000A54F0" w:rsidRDefault="000A54F0" w:rsidP="002C1211">
            <w:pPr>
              <w:rPr>
                <w:rFonts w:cs="Times New Roman"/>
                <w:sz w:val="24"/>
                <w:szCs w:val="26"/>
              </w:rPr>
            </w:pPr>
            <w:r>
              <w:rPr>
                <w:rFonts w:cs="Times New Roman"/>
                <w:sz w:val="24"/>
                <w:szCs w:val="26"/>
              </w:rPr>
              <w:t xml:space="preserve">Để giáo viên biết đến tính năng cách tương tác với học sinh trên hệ thống. </w:t>
            </w:r>
          </w:p>
        </w:tc>
      </w:tr>
      <w:tr w:rsidR="000A54F0" w:rsidRPr="00D97B4A" w14:paraId="0E7C258A" w14:textId="77777777" w:rsidTr="002C1211">
        <w:tc>
          <w:tcPr>
            <w:tcW w:w="1129" w:type="dxa"/>
            <w:shd w:val="clear" w:color="auto" w:fill="auto"/>
          </w:tcPr>
          <w:p w14:paraId="74DD6B26" w14:textId="77777777" w:rsidR="000A54F0" w:rsidRPr="00D97B4A" w:rsidRDefault="000A54F0" w:rsidP="002C1211">
            <w:pPr>
              <w:jc w:val="center"/>
              <w:rPr>
                <w:rFonts w:cs="Times New Roman"/>
                <w:sz w:val="24"/>
                <w:szCs w:val="26"/>
              </w:rPr>
            </w:pPr>
            <w:r>
              <w:rPr>
                <w:rFonts w:cs="Times New Roman"/>
                <w:sz w:val="24"/>
                <w:szCs w:val="26"/>
              </w:rPr>
              <w:t>8</w:t>
            </w:r>
          </w:p>
        </w:tc>
        <w:tc>
          <w:tcPr>
            <w:tcW w:w="3544" w:type="dxa"/>
            <w:shd w:val="clear" w:color="auto" w:fill="auto"/>
          </w:tcPr>
          <w:p w14:paraId="6D647AFA" w14:textId="4AA4D2B0" w:rsidR="000A54F0" w:rsidRDefault="000A54F0" w:rsidP="002C1211">
            <w:pPr>
              <w:rPr>
                <w:rFonts w:cs="Times New Roman"/>
                <w:sz w:val="24"/>
                <w:szCs w:val="26"/>
              </w:rPr>
            </w:pPr>
            <w:r>
              <w:rPr>
                <w:rFonts w:cs="Times New Roman"/>
                <w:sz w:val="24"/>
                <w:szCs w:val="26"/>
              </w:rPr>
              <w:t>Hướng dẫn theo dõi lộ trình học tập</w:t>
            </w:r>
          </w:p>
        </w:tc>
        <w:tc>
          <w:tcPr>
            <w:tcW w:w="5387" w:type="dxa"/>
            <w:shd w:val="clear" w:color="auto" w:fill="auto"/>
          </w:tcPr>
          <w:p w14:paraId="42CEB17F" w14:textId="77777777" w:rsidR="000A54F0" w:rsidRDefault="000A54F0" w:rsidP="002C1211">
            <w:pPr>
              <w:rPr>
                <w:rFonts w:cs="Times New Roman"/>
                <w:sz w:val="24"/>
                <w:szCs w:val="26"/>
              </w:rPr>
            </w:pPr>
            <w:r>
              <w:rPr>
                <w:rFonts w:cs="Times New Roman"/>
                <w:sz w:val="24"/>
                <w:szCs w:val="26"/>
              </w:rPr>
              <w:t xml:space="preserve">Để giáo viên chủ động theo dõi lộ trình học tập của mình ạ. </w:t>
            </w:r>
          </w:p>
        </w:tc>
      </w:tr>
    </w:tbl>
    <w:p w14:paraId="0BE1E2F1" w14:textId="5F6163F1" w:rsidR="000A54F0" w:rsidRPr="006F4629" w:rsidRDefault="006F4629" w:rsidP="003C4F23">
      <w:pPr>
        <w:pStyle w:val="Buoc"/>
      </w:pPr>
      <w:bookmarkStart w:id="22" w:name="_Toc24992761"/>
      <w:r>
        <w:t xml:space="preserve">1.6. </w:t>
      </w:r>
      <w:r w:rsidR="000A54F0" w:rsidRPr="006F4629">
        <w:t>Hướng dẫn các tính năng quản trị dành cho giáo viên (</w:t>
      </w:r>
      <w:r w:rsidR="00A005A8">
        <w:t>1</w:t>
      </w:r>
      <w:r w:rsidR="000A54F0" w:rsidRPr="006F4629">
        <w:t>5 phút)</w:t>
      </w:r>
      <w:bookmarkEnd w:id="22"/>
    </w:p>
    <w:tbl>
      <w:tblPr>
        <w:tblStyle w:val="TableGrid"/>
        <w:tblW w:w="10060" w:type="dxa"/>
        <w:tblLook w:val="04A0" w:firstRow="1" w:lastRow="0" w:firstColumn="1" w:lastColumn="0" w:noHBand="0" w:noVBand="1"/>
      </w:tblPr>
      <w:tblGrid>
        <w:gridCol w:w="1129"/>
        <w:gridCol w:w="3544"/>
        <w:gridCol w:w="5387"/>
      </w:tblGrid>
      <w:tr w:rsidR="000A54F0" w:rsidRPr="00D97B4A" w14:paraId="07CD0B26" w14:textId="77777777" w:rsidTr="002C1211">
        <w:tc>
          <w:tcPr>
            <w:tcW w:w="1129" w:type="dxa"/>
            <w:shd w:val="clear" w:color="auto" w:fill="FFF2CC" w:themeFill="accent4" w:themeFillTint="33"/>
            <w:vAlign w:val="center"/>
          </w:tcPr>
          <w:p w14:paraId="73CBFCEE" w14:textId="77777777" w:rsidR="000A54F0" w:rsidRPr="00D97B4A" w:rsidRDefault="000A54F0" w:rsidP="002C1211">
            <w:pPr>
              <w:jc w:val="center"/>
              <w:rPr>
                <w:rFonts w:cs="Times New Roman"/>
                <w:b/>
                <w:sz w:val="24"/>
                <w:szCs w:val="26"/>
              </w:rPr>
            </w:pPr>
            <w:r>
              <w:rPr>
                <w:rFonts w:cs="Times New Roman"/>
                <w:b/>
                <w:sz w:val="24"/>
                <w:szCs w:val="26"/>
              </w:rPr>
              <w:t>STT</w:t>
            </w:r>
          </w:p>
        </w:tc>
        <w:tc>
          <w:tcPr>
            <w:tcW w:w="3544" w:type="dxa"/>
            <w:shd w:val="clear" w:color="auto" w:fill="FFF2CC" w:themeFill="accent4" w:themeFillTint="33"/>
            <w:vAlign w:val="center"/>
          </w:tcPr>
          <w:p w14:paraId="73B33E4E" w14:textId="77777777" w:rsidR="000A54F0" w:rsidRPr="00D97B4A" w:rsidRDefault="000A54F0" w:rsidP="002C1211">
            <w:pPr>
              <w:jc w:val="center"/>
              <w:rPr>
                <w:rFonts w:cs="Times New Roman"/>
                <w:b/>
                <w:sz w:val="24"/>
                <w:szCs w:val="26"/>
              </w:rPr>
            </w:pPr>
            <w:r w:rsidRPr="00D97B4A">
              <w:rPr>
                <w:rFonts w:cs="Times New Roman"/>
                <w:b/>
                <w:sz w:val="24"/>
                <w:szCs w:val="26"/>
              </w:rPr>
              <w:t>Nội dung</w:t>
            </w:r>
          </w:p>
        </w:tc>
        <w:tc>
          <w:tcPr>
            <w:tcW w:w="5387" w:type="dxa"/>
            <w:shd w:val="clear" w:color="auto" w:fill="FFF2CC" w:themeFill="accent4" w:themeFillTint="33"/>
            <w:vAlign w:val="center"/>
          </w:tcPr>
          <w:p w14:paraId="3E6A1C50" w14:textId="77777777" w:rsidR="000A54F0" w:rsidRPr="00D97B4A" w:rsidRDefault="000A54F0" w:rsidP="002C1211">
            <w:pPr>
              <w:jc w:val="center"/>
              <w:rPr>
                <w:rFonts w:cs="Times New Roman"/>
                <w:b/>
                <w:sz w:val="24"/>
                <w:szCs w:val="26"/>
              </w:rPr>
            </w:pPr>
            <w:r w:rsidRPr="00D97B4A">
              <w:rPr>
                <w:rFonts w:cs="Times New Roman"/>
                <w:b/>
                <w:sz w:val="24"/>
                <w:szCs w:val="26"/>
              </w:rPr>
              <w:t>Ghi chú</w:t>
            </w:r>
          </w:p>
        </w:tc>
      </w:tr>
      <w:tr w:rsidR="00D561C5" w:rsidRPr="00D97B4A" w14:paraId="4C5B28E0" w14:textId="77777777" w:rsidTr="00D561C5">
        <w:tc>
          <w:tcPr>
            <w:tcW w:w="1129" w:type="dxa"/>
            <w:shd w:val="clear" w:color="auto" w:fill="auto"/>
          </w:tcPr>
          <w:p w14:paraId="60315B5D" w14:textId="77777777" w:rsidR="00D561C5" w:rsidRPr="00D97B4A" w:rsidRDefault="00D561C5" w:rsidP="002C1211">
            <w:pPr>
              <w:jc w:val="center"/>
              <w:rPr>
                <w:rFonts w:cs="Times New Roman"/>
                <w:sz w:val="24"/>
                <w:szCs w:val="26"/>
              </w:rPr>
            </w:pPr>
            <w:r>
              <w:rPr>
                <w:rFonts w:cs="Times New Roman"/>
                <w:sz w:val="24"/>
                <w:szCs w:val="26"/>
              </w:rPr>
              <w:t>1</w:t>
            </w:r>
          </w:p>
        </w:tc>
        <w:tc>
          <w:tcPr>
            <w:tcW w:w="3544" w:type="dxa"/>
            <w:shd w:val="clear" w:color="auto" w:fill="auto"/>
          </w:tcPr>
          <w:p w14:paraId="608ADF37" w14:textId="439837DC" w:rsidR="00D561C5" w:rsidRDefault="00D561C5" w:rsidP="002C1211">
            <w:pPr>
              <w:rPr>
                <w:rFonts w:cs="Times New Roman"/>
                <w:sz w:val="24"/>
                <w:szCs w:val="26"/>
              </w:rPr>
            </w:pPr>
            <w:r>
              <w:rPr>
                <w:rFonts w:cs="Times New Roman"/>
                <w:sz w:val="24"/>
                <w:szCs w:val="26"/>
              </w:rPr>
              <w:t>Theo dõi thống kê lượt học, lượt thi, lượt xem</w:t>
            </w:r>
          </w:p>
        </w:tc>
        <w:tc>
          <w:tcPr>
            <w:tcW w:w="5387" w:type="dxa"/>
            <w:vMerge w:val="restart"/>
            <w:shd w:val="clear" w:color="auto" w:fill="auto"/>
            <w:vAlign w:val="center"/>
          </w:tcPr>
          <w:p w14:paraId="4AA2386A" w14:textId="77777777" w:rsidR="00D561C5" w:rsidRDefault="00D561C5" w:rsidP="00D561C5">
            <w:pPr>
              <w:jc w:val="left"/>
              <w:rPr>
                <w:rFonts w:cs="Times New Roman"/>
                <w:sz w:val="24"/>
                <w:szCs w:val="26"/>
              </w:rPr>
            </w:pPr>
            <w:r>
              <w:rPr>
                <w:rFonts w:cs="Times New Roman"/>
                <w:sz w:val="24"/>
                <w:szCs w:val="26"/>
              </w:rPr>
              <w:t xml:space="preserve">Phần này giới thiệu sơ qua và nhấn mạnh tiện ích giúp ích cho giáo viên trong công tác theo dõi, đánh giá quá trình học tập của học sinh. </w:t>
            </w:r>
          </w:p>
        </w:tc>
      </w:tr>
      <w:tr w:rsidR="00D561C5" w:rsidRPr="00D97B4A" w14:paraId="43A63D9D" w14:textId="77777777" w:rsidTr="002C1211">
        <w:tc>
          <w:tcPr>
            <w:tcW w:w="1129" w:type="dxa"/>
            <w:shd w:val="clear" w:color="auto" w:fill="auto"/>
          </w:tcPr>
          <w:p w14:paraId="603C0891" w14:textId="77777777" w:rsidR="00D561C5" w:rsidRPr="00D97B4A" w:rsidRDefault="00D561C5" w:rsidP="002C1211">
            <w:pPr>
              <w:jc w:val="center"/>
              <w:rPr>
                <w:rFonts w:cs="Times New Roman"/>
                <w:sz w:val="24"/>
                <w:szCs w:val="26"/>
              </w:rPr>
            </w:pPr>
            <w:r>
              <w:rPr>
                <w:rFonts w:cs="Times New Roman"/>
                <w:sz w:val="24"/>
                <w:szCs w:val="26"/>
              </w:rPr>
              <w:t>2</w:t>
            </w:r>
          </w:p>
        </w:tc>
        <w:tc>
          <w:tcPr>
            <w:tcW w:w="3544" w:type="dxa"/>
            <w:shd w:val="clear" w:color="auto" w:fill="auto"/>
          </w:tcPr>
          <w:p w14:paraId="7A2191CB" w14:textId="464ECB5A" w:rsidR="00D561C5" w:rsidRDefault="00D561C5" w:rsidP="002C1211">
            <w:pPr>
              <w:rPr>
                <w:rFonts w:cs="Times New Roman"/>
                <w:sz w:val="24"/>
                <w:szCs w:val="26"/>
              </w:rPr>
            </w:pPr>
            <w:r>
              <w:rPr>
                <w:rFonts w:cs="Times New Roman"/>
                <w:sz w:val="24"/>
                <w:szCs w:val="26"/>
              </w:rPr>
              <w:t>Theo dõi quá trình học tập của học sinh</w:t>
            </w:r>
          </w:p>
        </w:tc>
        <w:tc>
          <w:tcPr>
            <w:tcW w:w="5387" w:type="dxa"/>
            <w:vMerge/>
            <w:shd w:val="clear" w:color="auto" w:fill="auto"/>
          </w:tcPr>
          <w:p w14:paraId="74E300E5" w14:textId="77777777" w:rsidR="00D561C5" w:rsidRDefault="00D561C5" w:rsidP="002C1211">
            <w:pPr>
              <w:rPr>
                <w:rFonts w:cs="Times New Roman"/>
                <w:sz w:val="24"/>
                <w:szCs w:val="26"/>
              </w:rPr>
            </w:pPr>
          </w:p>
        </w:tc>
      </w:tr>
      <w:tr w:rsidR="00D561C5" w:rsidRPr="00D97B4A" w14:paraId="4A6A9BF1" w14:textId="77777777" w:rsidTr="002C1211">
        <w:tc>
          <w:tcPr>
            <w:tcW w:w="1129" w:type="dxa"/>
            <w:shd w:val="clear" w:color="auto" w:fill="auto"/>
          </w:tcPr>
          <w:p w14:paraId="5B968394" w14:textId="77777777" w:rsidR="00D561C5" w:rsidRPr="00D97B4A" w:rsidRDefault="00D561C5" w:rsidP="002C1211">
            <w:pPr>
              <w:jc w:val="center"/>
              <w:rPr>
                <w:rFonts w:cs="Times New Roman"/>
                <w:sz w:val="24"/>
                <w:szCs w:val="26"/>
              </w:rPr>
            </w:pPr>
            <w:r>
              <w:rPr>
                <w:rFonts w:cs="Times New Roman"/>
                <w:sz w:val="24"/>
                <w:szCs w:val="26"/>
              </w:rPr>
              <w:t>3</w:t>
            </w:r>
          </w:p>
        </w:tc>
        <w:tc>
          <w:tcPr>
            <w:tcW w:w="3544" w:type="dxa"/>
            <w:shd w:val="clear" w:color="auto" w:fill="auto"/>
          </w:tcPr>
          <w:p w14:paraId="3842B2E9" w14:textId="33AB5DFE" w:rsidR="00D561C5" w:rsidRDefault="00D561C5" w:rsidP="002C1211">
            <w:pPr>
              <w:rPr>
                <w:rFonts w:cs="Times New Roman"/>
                <w:sz w:val="24"/>
                <w:szCs w:val="26"/>
              </w:rPr>
            </w:pPr>
            <w:r>
              <w:rPr>
                <w:rFonts w:cs="Times New Roman"/>
                <w:sz w:val="24"/>
                <w:szCs w:val="26"/>
              </w:rPr>
              <w:t>Tính năng phân quyền</w:t>
            </w:r>
          </w:p>
        </w:tc>
        <w:tc>
          <w:tcPr>
            <w:tcW w:w="5387" w:type="dxa"/>
            <w:vMerge/>
            <w:shd w:val="clear" w:color="auto" w:fill="auto"/>
          </w:tcPr>
          <w:p w14:paraId="71D66EEE" w14:textId="77777777" w:rsidR="00D561C5" w:rsidRDefault="00D561C5" w:rsidP="002C1211">
            <w:pPr>
              <w:rPr>
                <w:rFonts w:cs="Times New Roman"/>
                <w:sz w:val="24"/>
                <w:szCs w:val="26"/>
              </w:rPr>
            </w:pPr>
          </w:p>
        </w:tc>
      </w:tr>
      <w:tr w:rsidR="00D561C5" w:rsidRPr="00D97B4A" w14:paraId="00B69EFC" w14:textId="77777777" w:rsidTr="002C1211">
        <w:tc>
          <w:tcPr>
            <w:tcW w:w="1129" w:type="dxa"/>
            <w:shd w:val="clear" w:color="auto" w:fill="auto"/>
          </w:tcPr>
          <w:p w14:paraId="76ED5393" w14:textId="77777777" w:rsidR="00D561C5" w:rsidRPr="00D97B4A" w:rsidRDefault="00D561C5" w:rsidP="002C1211">
            <w:pPr>
              <w:jc w:val="center"/>
              <w:rPr>
                <w:rFonts w:cs="Times New Roman"/>
                <w:sz w:val="24"/>
                <w:szCs w:val="26"/>
              </w:rPr>
            </w:pPr>
            <w:r>
              <w:rPr>
                <w:rFonts w:cs="Times New Roman"/>
                <w:sz w:val="24"/>
                <w:szCs w:val="26"/>
              </w:rPr>
              <w:t>4</w:t>
            </w:r>
          </w:p>
        </w:tc>
        <w:tc>
          <w:tcPr>
            <w:tcW w:w="3544" w:type="dxa"/>
            <w:shd w:val="clear" w:color="auto" w:fill="auto"/>
          </w:tcPr>
          <w:p w14:paraId="09AC253E" w14:textId="7FCC9BE2" w:rsidR="00D561C5" w:rsidRDefault="00D561C5" w:rsidP="002C1211">
            <w:pPr>
              <w:rPr>
                <w:rFonts w:cs="Times New Roman"/>
                <w:sz w:val="24"/>
                <w:szCs w:val="26"/>
              </w:rPr>
            </w:pPr>
            <w:r>
              <w:rPr>
                <w:rFonts w:cs="Times New Roman"/>
                <w:sz w:val="24"/>
                <w:szCs w:val="26"/>
              </w:rPr>
              <w:t>Theo dõi, thống kê bảng điểm</w:t>
            </w:r>
          </w:p>
        </w:tc>
        <w:tc>
          <w:tcPr>
            <w:tcW w:w="5387" w:type="dxa"/>
            <w:vMerge/>
            <w:shd w:val="clear" w:color="auto" w:fill="auto"/>
          </w:tcPr>
          <w:p w14:paraId="2C1D724C" w14:textId="77777777" w:rsidR="00D561C5" w:rsidRDefault="00D561C5" w:rsidP="002C1211">
            <w:pPr>
              <w:rPr>
                <w:rFonts w:cs="Times New Roman"/>
                <w:sz w:val="24"/>
                <w:szCs w:val="26"/>
              </w:rPr>
            </w:pPr>
          </w:p>
        </w:tc>
      </w:tr>
    </w:tbl>
    <w:p w14:paraId="3F962F86" w14:textId="4BD0F1C1" w:rsidR="000A54F0" w:rsidRDefault="006F4629" w:rsidP="003C4F23">
      <w:pPr>
        <w:pStyle w:val="Buoc"/>
        <w:rPr>
          <w:lang w:val="en-GB"/>
        </w:rPr>
      </w:pPr>
      <w:bookmarkStart w:id="23" w:name="_Toc24992762"/>
      <w:r>
        <w:rPr>
          <w:lang w:val="en-GB"/>
        </w:rPr>
        <w:t xml:space="preserve">1.7. </w:t>
      </w:r>
      <w:r w:rsidR="000A54F0" w:rsidRPr="006F4629">
        <w:rPr>
          <w:lang w:val="en-GB"/>
        </w:rPr>
        <w:t>Thực hành</w:t>
      </w:r>
      <w:r w:rsidR="000F5B3A">
        <w:rPr>
          <w:lang w:val="en-GB"/>
        </w:rPr>
        <w:t xml:space="preserve"> (30 phút)</w:t>
      </w:r>
      <w:bookmarkEnd w:id="23"/>
    </w:p>
    <w:p w14:paraId="26AE3175" w14:textId="5FC404E0" w:rsidR="001A3C74" w:rsidRDefault="001A3C74" w:rsidP="001A3C74">
      <w:r>
        <w:t>Gọi một số giáo viên lên thực hành =&gt; t</w:t>
      </w:r>
      <w:r w:rsidRPr="00843B8C">
        <w:t xml:space="preserve">rong quá trình </w:t>
      </w:r>
      <w:r>
        <w:t>thao tác</w:t>
      </w:r>
      <w:r w:rsidRPr="00843B8C">
        <w:t xml:space="preserve">, chưa rõ chỗ nào thì nhờ giáo viên khác ở dưới hướng dẫn </w:t>
      </w:r>
      <w:r>
        <w:t xml:space="preserve">=&gt; sau đó </w:t>
      </w:r>
      <w:r w:rsidRPr="00843B8C">
        <w:t>chốt lại một lần nữa để củng cố kiến thức.</w:t>
      </w:r>
    </w:p>
    <w:p w14:paraId="6EB0EC42" w14:textId="237D8B92" w:rsidR="000A54F0" w:rsidRPr="006F4629" w:rsidRDefault="006F4629" w:rsidP="003C4F23">
      <w:pPr>
        <w:pStyle w:val="Buoc"/>
        <w:rPr>
          <w:lang w:val="en-GB"/>
        </w:rPr>
      </w:pPr>
      <w:bookmarkStart w:id="24" w:name="_Toc24992763"/>
      <w:r>
        <w:rPr>
          <w:lang w:val="en-GB"/>
        </w:rPr>
        <w:t xml:space="preserve">1.8. </w:t>
      </w:r>
      <w:r w:rsidR="000A54F0" w:rsidRPr="006F4629">
        <w:rPr>
          <w:lang w:val="en-GB"/>
        </w:rPr>
        <w:t>Giao bài tập về nhà</w:t>
      </w:r>
      <w:r w:rsidR="00B44BB8">
        <w:rPr>
          <w:lang w:val="en-GB"/>
        </w:rPr>
        <w:t xml:space="preserve"> (</w:t>
      </w:r>
      <w:r w:rsidR="007B31FD">
        <w:rPr>
          <w:lang w:val="en-GB"/>
        </w:rPr>
        <w:t>thời gian còn lại</w:t>
      </w:r>
      <w:r w:rsidR="00B44BB8">
        <w:rPr>
          <w:lang w:val="en-GB"/>
        </w:rPr>
        <w:t>)</w:t>
      </w:r>
      <w:bookmarkEnd w:id="24"/>
    </w:p>
    <w:p w14:paraId="146495C4" w14:textId="77777777" w:rsidR="000A54F0" w:rsidRPr="00123C62" w:rsidRDefault="000A54F0" w:rsidP="000A54F0">
      <w:pPr>
        <w:spacing w:after="160" w:line="259" w:lineRule="auto"/>
        <w:rPr>
          <w:rFonts w:cs="Times New Roman"/>
          <w:sz w:val="24"/>
          <w:szCs w:val="26"/>
        </w:rPr>
      </w:pPr>
      <w:r w:rsidRPr="00123C62">
        <w:rPr>
          <w:rFonts w:cs="Times New Roman"/>
          <w:sz w:val="24"/>
          <w:szCs w:val="26"/>
        </w:rPr>
        <w:t xml:space="preserve">Sau khi giáo viên kết thúc khóa học thì yêu cầu giáo viên hoàn thành một bài thi trực tuyến trên ViettelStudy để yêu cầu giáo viên làm =&gt; báo cáo kết quả cho Sở, Phòng. </w:t>
      </w:r>
    </w:p>
    <w:p w14:paraId="71D2485B" w14:textId="2F5F1266" w:rsidR="000A54F0" w:rsidRDefault="000A54F0" w:rsidP="000A54F0">
      <w:pPr>
        <w:jc w:val="left"/>
        <w:rPr>
          <w:rFonts w:cs="Times New Roman"/>
          <w:i/>
          <w:iCs/>
          <w:sz w:val="24"/>
          <w:szCs w:val="26"/>
        </w:rPr>
      </w:pPr>
      <w:r w:rsidRPr="004B1E34">
        <w:rPr>
          <w:rFonts w:cs="Times New Roman"/>
          <w:i/>
          <w:iCs/>
          <w:sz w:val="24"/>
          <w:szCs w:val="26"/>
          <w:u w:val="single"/>
        </w:rPr>
        <w:t>Lưu ý:</w:t>
      </w:r>
      <w:r w:rsidRPr="004B1E34">
        <w:rPr>
          <w:rFonts w:cs="Times New Roman"/>
          <w:i/>
          <w:iCs/>
          <w:sz w:val="24"/>
          <w:szCs w:val="26"/>
        </w:rPr>
        <w:t xml:space="preserve"> Bài thi nên gắn sát với nội dung học và có deadline cụ thể. Trong quá trình giáo viên làm bài thi ở nhà, </w:t>
      </w:r>
      <w:r w:rsidR="00BE677B">
        <w:rPr>
          <w:rFonts w:cs="Times New Roman"/>
          <w:i/>
          <w:iCs/>
          <w:sz w:val="24"/>
          <w:szCs w:val="26"/>
        </w:rPr>
        <w:t xml:space="preserve">nhân viên </w:t>
      </w:r>
      <w:r w:rsidRPr="004B1E34">
        <w:rPr>
          <w:rFonts w:cs="Times New Roman"/>
          <w:i/>
          <w:iCs/>
          <w:sz w:val="24"/>
          <w:szCs w:val="26"/>
        </w:rPr>
        <w:t>Viettel online và tương tác liên tục trên ViettelStudy để hỗ trợ và tạo thói quen tương tác, sử dụng</w:t>
      </w:r>
      <w:r w:rsidR="003C0244">
        <w:rPr>
          <w:rFonts w:cs="Times New Roman"/>
          <w:i/>
          <w:iCs/>
          <w:sz w:val="24"/>
          <w:szCs w:val="26"/>
        </w:rPr>
        <w:t xml:space="preserve"> hệ thống</w:t>
      </w:r>
      <w:r w:rsidRPr="004B1E34">
        <w:rPr>
          <w:rFonts w:cs="Times New Roman"/>
          <w:i/>
          <w:iCs/>
          <w:sz w:val="24"/>
          <w:szCs w:val="26"/>
        </w:rPr>
        <w:t>.</w:t>
      </w:r>
    </w:p>
    <w:p w14:paraId="296D2E08" w14:textId="77777777" w:rsidR="00026FBE" w:rsidRDefault="00026FBE">
      <w:pPr>
        <w:rPr>
          <w:rFonts w:cs="Times New Roman"/>
          <w:b/>
          <w:bCs/>
          <w:color w:val="000000"/>
          <w:szCs w:val="26"/>
          <w:shd w:val="clear" w:color="auto" w:fill="FFFFFF"/>
        </w:rPr>
      </w:pPr>
      <w:r>
        <w:br w:type="page"/>
      </w:r>
    </w:p>
    <w:p w14:paraId="61C2B1A7" w14:textId="6ED62C44" w:rsidR="006F4629" w:rsidRDefault="00143E42" w:rsidP="00AD32AE">
      <w:pPr>
        <w:pStyle w:val="DanhsachTinh"/>
      </w:pPr>
      <w:bookmarkStart w:id="25" w:name="_Toc24992764"/>
      <w:r>
        <w:t>Buổi 2: Hướng dẫn giáo viên tạo nội dung trực tuyến</w:t>
      </w:r>
      <w:bookmarkEnd w:id="25"/>
    </w:p>
    <w:p w14:paraId="12D78B88" w14:textId="124A0504" w:rsidR="00143E42" w:rsidRDefault="00143E42" w:rsidP="0069257B">
      <w:r>
        <w:t>Sau khi học xong</w:t>
      </w:r>
      <w:r w:rsidR="00476515">
        <w:t xml:space="preserve"> </w:t>
      </w:r>
      <w:r>
        <w:t>buổi</w:t>
      </w:r>
      <w:r w:rsidR="00476515">
        <w:t xml:space="preserve"> 1</w:t>
      </w:r>
      <w:r>
        <w:t xml:space="preserve">, giáo viên đã cơ bản hình dung được khóa học, kỳ thi trên ViettelStudy sẽ diễn ra như thế nào. Buổi 2 này sẽ giúp giáo viên có thể tự tạo cho mình những nội dung như thế qua tính năng khóa học, kỳ thi, NHCH... </w:t>
      </w:r>
    </w:p>
    <w:p w14:paraId="41CD7B76" w14:textId="3AAC52AA" w:rsidR="00143E42" w:rsidRDefault="00143E42" w:rsidP="00143E42">
      <w:pPr>
        <w:jc w:val="left"/>
        <w:rPr>
          <w:rFonts w:cs="Times New Roman"/>
          <w:i/>
          <w:iCs/>
          <w:sz w:val="24"/>
          <w:szCs w:val="26"/>
        </w:rPr>
      </w:pPr>
      <w:r w:rsidRPr="00BB18E4">
        <w:rPr>
          <w:rFonts w:cs="Times New Roman"/>
          <w:i/>
          <w:iCs/>
          <w:sz w:val="24"/>
          <w:szCs w:val="26"/>
          <w:u w:val="single"/>
        </w:rPr>
        <w:t>Lưu ý:</w:t>
      </w:r>
      <w:r>
        <w:rPr>
          <w:rFonts w:cs="Times New Roman"/>
          <w:i/>
          <w:iCs/>
          <w:sz w:val="24"/>
          <w:szCs w:val="26"/>
        </w:rPr>
        <w:t xml:space="preserve"> </w:t>
      </w:r>
      <w:r w:rsidRPr="009D0061">
        <w:rPr>
          <w:rFonts w:cs="Times New Roman"/>
          <w:i/>
          <w:iCs/>
          <w:sz w:val="24"/>
          <w:szCs w:val="26"/>
        </w:rPr>
        <w:t xml:space="preserve">Nên chuẩn bị trước dữ liệu </w:t>
      </w:r>
      <w:r>
        <w:rPr>
          <w:rFonts w:cs="Times New Roman"/>
          <w:i/>
          <w:iCs/>
          <w:sz w:val="24"/>
          <w:szCs w:val="26"/>
        </w:rPr>
        <w:t xml:space="preserve">của khóa học, kỳ thi (ví dụ: tải sẵn 1 video bài giảng, 1 file slide bài giảng; 1 file đề thi…) </w:t>
      </w:r>
      <w:r w:rsidRPr="009D0061">
        <w:rPr>
          <w:rFonts w:cs="Times New Roman"/>
          <w:i/>
          <w:iCs/>
          <w:sz w:val="24"/>
          <w:szCs w:val="26"/>
        </w:rPr>
        <w:t>để khi đào tạo có luôn để upload lên hệ thống.</w:t>
      </w:r>
    </w:p>
    <w:p w14:paraId="7FEC2858" w14:textId="7311EE40" w:rsidR="00143E42" w:rsidRDefault="00143E42" w:rsidP="003C4F23">
      <w:pPr>
        <w:pStyle w:val="Buoc"/>
      </w:pPr>
      <w:bookmarkStart w:id="26" w:name="_Toc24992765"/>
      <w:r>
        <w:t xml:space="preserve">2.1. </w:t>
      </w:r>
      <w:r w:rsidRPr="00D63916">
        <w:t>Hướng dẫn tạo khóa học</w:t>
      </w:r>
      <w:r>
        <w:t xml:space="preserve"> (45 phút)</w:t>
      </w:r>
      <w:bookmarkEnd w:id="26"/>
    </w:p>
    <w:tbl>
      <w:tblPr>
        <w:tblStyle w:val="TableGrid"/>
        <w:tblW w:w="10060" w:type="dxa"/>
        <w:tblLook w:val="04A0" w:firstRow="1" w:lastRow="0" w:firstColumn="1" w:lastColumn="0" w:noHBand="0" w:noVBand="1"/>
      </w:tblPr>
      <w:tblGrid>
        <w:gridCol w:w="1129"/>
        <w:gridCol w:w="3544"/>
        <w:gridCol w:w="5387"/>
      </w:tblGrid>
      <w:tr w:rsidR="00143E42" w:rsidRPr="00D97B4A" w14:paraId="32E94CB3" w14:textId="77777777" w:rsidTr="002C1211">
        <w:tc>
          <w:tcPr>
            <w:tcW w:w="1129" w:type="dxa"/>
            <w:shd w:val="clear" w:color="auto" w:fill="FFF2CC" w:themeFill="accent4" w:themeFillTint="33"/>
            <w:vAlign w:val="center"/>
          </w:tcPr>
          <w:p w14:paraId="751F45F5" w14:textId="77777777" w:rsidR="00143E42" w:rsidRPr="00D97B4A" w:rsidRDefault="00143E42" w:rsidP="002C1211">
            <w:pPr>
              <w:jc w:val="center"/>
              <w:rPr>
                <w:rFonts w:cs="Times New Roman"/>
                <w:b/>
                <w:sz w:val="24"/>
                <w:szCs w:val="26"/>
              </w:rPr>
            </w:pPr>
            <w:r>
              <w:rPr>
                <w:rFonts w:cs="Times New Roman"/>
                <w:b/>
                <w:sz w:val="24"/>
                <w:szCs w:val="26"/>
              </w:rPr>
              <w:t>STT</w:t>
            </w:r>
          </w:p>
        </w:tc>
        <w:tc>
          <w:tcPr>
            <w:tcW w:w="3544" w:type="dxa"/>
            <w:shd w:val="clear" w:color="auto" w:fill="FFF2CC" w:themeFill="accent4" w:themeFillTint="33"/>
            <w:vAlign w:val="center"/>
          </w:tcPr>
          <w:p w14:paraId="4BCBAD28" w14:textId="77777777" w:rsidR="00143E42" w:rsidRPr="00D97B4A" w:rsidRDefault="00143E42" w:rsidP="002C1211">
            <w:pPr>
              <w:jc w:val="center"/>
              <w:rPr>
                <w:rFonts w:cs="Times New Roman"/>
                <w:b/>
                <w:sz w:val="24"/>
                <w:szCs w:val="26"/>
              </w:rPr>
            </w:pPr>
            <w:r w:rsidRPr="00D97B4A">
              <w:rPr>
                <w:rFonts w:cs="Times New Roman"/>
                <w:b/>
                <w:sz w:val="24"/>
                <w:szCs w:val="26"/>
              </w:rPr>
              <w:t>Nội dung</w:t>
            </w:r>
          </w:p>
        </w:tc>
        <w:tc>
          <w:tcPr>
            <w:tcW w:w="5387" w:type="dxa"/>
            <w:shd w:val="clear" w:color="auto" w:fill="FFF2CC" w:themeFill="accent4" w:themeFillTint="33"/>
            <w:vAlign w:val="center"/>
          </w:tcPr>
          <w:p w14:paraId="5FBEB9C3" w14:textId="77777777" w:rsidR="00143E42" w:rsidRPr="00D97B4A" w:rsidRDefault="00143E42" w:rsidP="002C1211">
            <w:pPr>
              <w:jc w:val="center"/>
              <w:rPr>
                <w:rFonts w:cs="Times New Roman"/>
                <w:b/>
                <w:sz w:val="24"/>
                <w:szCs w:val="26"/>
              </w:rPr>
            </w:pPr>
            <w:r w:rsidRPr="00D97B4A">
              <w:rPr>
                <w:rFonts w:cs="Times New Roman"/>
                <w:b/>
                <w:sz w:val="24"/>
                <w:szCs w:val="26"/>
              </w:rPr>
              <w:t>Ghi chú</w:t>
            </w:r>
          </w:p>
        </w:tc>
      </w:tr>
      <w:tr w:rsidR="00143E42" w:rsidRPr="00D97B4A" w14:paraId="65773379" w14:textId="77777777" w:rsidTr="002C1211">
        <w:tc>
          <w:tcPr>
            <w:tcW w:w="1129" w:type="dxa"/>
            <w:shd w:val="clear" w:color="auto" w:fill="auto"/>
          </w:tcPr>
          <w:p w14:paraId="3B304738" w14:textId="622F8987" w:rsidR="00143E42" w:rsidRPr="00D97B4A" w:rsidRDefault="00CA5EA8" w:rsidP="00143E42">
            <w:pPr>
              <w:jc w:val="center"/>
              <w:rPr>
                <w:rFonts w:cs="Times New Roman"/>
                <w:sz w:val="24"/>
                <w:szCs w:val="26"/>
              </w:rPr>
            </w:pPr>
            <w:r>
              <w:rPr>
                <w:rFonts w:cs="Times New Roman"/>
                <w:sz w:val="24"/>
                <w:szCs w:val="26"/>
              </w:rPr>
              <w:t>1</w:t>
            </w:r>
          </w:p>
        </w:tc>
        <w:tc>
          <w:tcPr>
            <w:tcW w:w="3544" w:type="dxa"/>
            <w:shd w:val="clear" w:color="auto" w:fill="auto"/>
          </w:tcPr>
          <w:p w14:paraId="4629012A" w14:textId="77EC0053" w:rsidR="00143E42" w:rsidRDefault="00143E42" w:rsidP="00143E42">
            <w:pPr>
              <w:rPr>
                <w:rFonts w:cs="Times New Roman"/>
                <w:sz w:val="24"/>
                <w:szCs w:val="26"/>
              </w:rPr>
            </w:pPr>
            <w:r>
              <w:rPr>
                <w:rFonts w:cs="Times New Roman"/>
                <w:sz w:val="24"/>
                <w:szCs w:val="26"/>
              </w:rPr>
              <w:t>Giới thiệu về khóa học trên ViettelStudy và quy trình tạo khóa học trên ViettelStudy.</w:t>
            </w:r>
          </w:p>
        </w:tc>
        <w:tc>
          <w:tcPr>
            <w:tcW w:w="5387" w:type="dxa"/>
            <w:shd w:val="clear" w:color="auto" w:fill="auto"/>
          </w:tcPr>
          <w:p w14:paraId="2E1E8F96" w14:textId="53603723" w:rsidR="00143E42" w:rsidRDefault="00143E42" w:rsidP="00143E42">
            <w:pPr>
              <w:rPr>
                <w:rFonts w:cs="Times New Roman"/>
                <w:sz w:val="24"/>
                <w:szCs w:val="26"/>
              </w:rPr>
            </w:pPr>
            <w:r>
              <w:rPr>
                <w:rFonts w:cs="Times New Roman"/>
                <w:sz w:val="24"/>
                <w:szCs w:val="26"/>
              </w:rPr>
              <w:t xml:space="preserve">Để cho giáo viên có cái nhìn bao quát về khóa học, các tên gọi, thuật ngữ cơ bản và cách tổ chức thông tin của khóa học trên ViettelStudy. </w:t>
            </w:r>
          </w:p>
        </w:tc>
      </w:tr>
      <w:tr w:rsidR="00143E42" w:rsidRPr="00D97B4A" w14:paraId="3FC006C4" w14:textId="77777777" w:rsidTr="002C1211">
        <w:tc>
          <w:tcPr>
            <w:tcW w:w="1129" w:type="dxa"/>
            <w:shd w:val="clear" w:color="auto" w:fill="auto"/>
          </w:tcPr>
          <w:p w14:paraId="30758FCA" w14:textId="54BBEDBD" w:rsidR="00143E42" w:rsidRPr="00D97B4A" w:rsidRDefault="00CA5EA8" w:rsidP="00143E42">
            <w:pPr>
              <w:jc w:val="center"/>
              <w:rPr>
                <w:rFonts w:cs="Times New Roman"/>
                <w:sz w:val="24"/>
                <w:szCs w:val="26"/>
              </w:rPr>
            </w:pPr>
            <w:r>
              <w:rPr>
                <w:rFonts w:cs="Times New Roman"/>
                <w:sz w:val="24"/>
                <w:szCs w:val="26"/>
              </w:rPr>
              <w:t>2</w:t>
            </w:r>
          </w:p>
        </w:tc>
        <w:tc>
          <w:tcPr>
            <w:tcW w:w="3544" w:type="dxa"/>
            <w:shd w:val="clear" w:color="auto" w:fill="auto"/>
          </w:tcPr>
          <w:p w14:paraId="291A09E8" w14:textId="1EE23DC5" w:rsidR="00143E42" w:rsidRDefault="00143E42" w:rsidP="00143E42">
            <w:pPr>
              <w:rPr>
                <w:rFonts w:cs="Times New Roman"/>
                <w:sz w:val="24"/>
                <w:szCs w:val="26"/>
              </w:rPr>
            </w:pPr>
            <w:r>
              <w:rPr>
                <w:rFonts w:cs="Times New Roman"/>
                <w:sz w:val="24"/>
                <w:szCs w:val="26"/>
              </w:rPr>
              <w:t>Hướng dẫn nhập thông tin cơ bản của khóa học.</w:t>
            </w:r>
          </w:p>
        </w:tc>
        <w:tc>
          <w:tcPr>
            <w:tcW w:w="5387" w:type="dxa"/>
            <w:shd w:val="clear" w:color="auto" w:fill="auto"/>
          </w:tcPr>
          <w:p w14:paraId="66FAD4BB" w14:textId="6A7C8E4E" w:rsidR="00143E42" w:rsidRDefault="00B02D22" w:rsidP="00143E42">
            <w:pPr>
              <w:rPr>
                <w:rFonts w:cs="Times New Roman"/>
                <w:sz w:val="24"/>
                <w:szCs w:val="26"/>
              </w:rPr>
            </w:pPr>
            <w:r>
              <w:rPr>
                <w:rFonts w:cs="Times New Roman"/>
                <w:sz w:val="24"/>
                <w:szCs w:val="26"/>
              </w:rPr>
              <w:t>Trong buổi đào tạo này, n</w:t>
            </w:r>
            <w:r w:rsidR="00143E42">
              <w:rPr>
                <w:rFonts w:cs="Times New Roman"/>
                <w:sz w:val="24"/>
                <w:szCs w:val="26"/>
              </w:rPr>
              <w:t xml:space="preserve">ên hướng dẫn giáo viên tạo khóa học chỉ định trong phạm vi trường, phòng, sở của mình vì dữ liệu lúc đào tạo chủ yếu là </w:t>
            </w:r>
            <w:r>
              <w:rPr>
                <w:rFonts w:cs="Times New Roman"/>
                <w:sz w:val="24"/>
                <w:szCs w:val="26"/>
              </w:rPr>
              <w:t>“</w:t>
            </w:r>
            <w:r w:rsidR="00143E42">
              <w:rPr>
                <w:rFonts w:cs="Times New Roman"/>
                <w:sz w:val="24"/>
                <w:szCs w:val="26"/>
              </w:rPr>
              <w:t>rác</w:t>
            </w:r>
            <w:r>
              <w:rPr>
                <w:rFonts w:cs="Times New Roman"/>
                <w:sz w:val="24"/>
                <w:szCs w:val="26"/>
              </w:rPr>
              <w:t>”</w:t>
            </w:r>
            <w:r w:rsidR="00143E42">
              <w:rPr>
                <w:rFonts w:cs="Times New Roman"/>
                <w:sz w:val="24"/>
                <w:szCs w:val="26"/>
              </w:rPr>
              <w:t xml:space="preserve">. </w:t>
            </w:r>
          </w:p>
        </w:tc>
      </w:tr>
      <w:tr w:rsidR="00143E42" w:rsidRPr="00D97B4A" w14:paraId="5C08FE3E" w14:textId="77777777" w:rsidTr="00904E56">
        <w:tc>
          <w:tcPr>
            <w:tcW w:w="1129" w:type="dxa"/>
            <w:shd w:val="clear" w:color="auto" w:fill="auto"/>
          </w:tcPr>
          <w:p w14:paraId="7359AEB6" w14:textId="489C4280" w:rsidR="00143E42" w:rsidRPr="00D97B4A" w:rsidRDefault="00CA5EA8" w:rsidP="00143E42">
            <w:pPr>
              <w:jc w:val="center"/>
              <w:rPr>
                <w:rFonts w:cs="Times New Roman"/>
                <w:sz w:val="24"/>
                <w:szCs w:val="26"/>
              </w:rPr>
            </w:pPr>
            <w:r>
              <w:rPr>
                <w:rFonts w:cs="Times New Roman"/>
                <w:sz w:val="24"/>
                <w:szCs w:val="26"/>
              </w:rPr>
              <w:t>3</w:t>
            </w:r>
          </w:p>
        </w:tc>
        <w:tc>
          <w:tcPr>
            <w:tcW w:w="3544" w:type="dxa"/>
            <w:shd w:val="clear" w:color="auto" w:fill="auto"/>
          </w:tcPr>
          <w:p w14:paraId="600E70CE" w14:textId="0A129451" w:rsidR="00143E42" w:rsidRDefault="00143E42" w:rsidP="00143E42">
            <w:pPr>
              <w:rPr>
                <w:rFonts w:cs="Times New Roman"/>
                <w:sz w:val="24"/>
                <w:szCs w:val="26"/>
              </w:rPr>
            </w:pPr>
            <w:r>
              <w:rPr>
                <w:rFonts w:cs="Times New Roman"/>
                <w:sz w:val="24"/>
                <w:szCs w:val="26"/>
              </w:rPr>
              <w:t>Hướng dẫn tạo chuyên đề thường:</w:t>
            </w:r>
          </w:p>
          <w:p w14:paraId="250A7856" w14:textId="5ADFF9F8" w:rsidR="00143E42" w:rsidRDefault="000C40A0" w:rsidP="00143E42">
            <w:pPr>
              <w:rPr>
                <w:rFonts w:cs="Times New Roman"/>
                <w:sz w:val="24"/>
                <w:szCs w:val="26"/>
              </w:rPr>
            </w:pPr>
            <w:r>
              <w:rPr>
                <w:rFonts w:cs="Times New Roman"/>
                <w:sz w:val="24"/>
                <w:szCs w:val="26"/>
              </w:rPr>
              <w:t>-</w:t>
            </w:r>
            <w:r w:rsidR="00143E42">
              <w:rPr>
                <w:rFonts w:cs="Times New Roman"/>
                <w:sz w:val="24"/>
                <w:szCs w:val="26"/>
              </w:rPr>
              <w:t xml:space="preserve"> Bài học dạng video;</w:t>
            </w:r>
          </w:p>
          <w:p w14:paraId="1DB74B7E" w14:textId="63F060D5" w:rsidR="00143E42" w:rsidRDefault="000C40A0" w:rsidP="00143E42">
            <w:pPr>
              <w:rPr>
                <w:rFonts w:cs="Times New Roman"/>
                <w:sz w:val="24"/>
                <w:szCs w:val="26"/>
              </w:rPr>
            </w:pPr>
            <w:r>
              <w:rPr>
                <w:rFonts w:cs="Times New Roman"/>
                <w:sz w:val="24"/>
                <w:szCs w:val="26"/>
              </w:rPr>
              <w:t>-</w:t>
            </w:r>
            <w:r w:rsidR="00143E42">
              <w:rPr>
                <w:rFonts w:cs="Times New Roman"/>
                <w:sz w:val="24"/>
                <w:szCs w:val="26"/>
              </w:rPr>
              <w:t xml:space="preserve"> Bài học dạng text;</w:t>
            </w:r>
          </w:p>
          <w:p w14:paraId="1BD7E8DB" w14:textId="2FA4F655" w:rsidR="00143E42" w:rsidRDefault="000C40A0" w:rsidP="00143E42">
            <w:pPr>
              <w:rPr>
                <w:rFonts w:cs="Times New Roman"/>
                <w:sz w:val="24"/>
                <w:szCs w:val="26"/>
              </w:rPr>
            </w:pPr>
            <w:r>
              <w:rPr>
                <w:rFonts w:cs="Times New Roman"/>
                <w:sz w:val="24"/>
                <w:szCs w:val="26"/>
              </w:rPr>
              <w:t>-</w:t>
            </w:r>
            <w:r w:rsidR="00143E42">
              <w:rPr>
                <w:rFonts w:cs="Times New Roman"/>
                <w:sz w:val="24"/>
                <w:szCs w:val="26"/>
              </w:rPr>
              <w:t xml:space="preserve"> Bài giảng chuẩn scorm</w:t>
            </w:r>
            <w:r w:rsidR="00944662">
              <w:rPr>
                <w:rFonts w:cs="Times New Roman"/>
                <w:sz w:val="24"/>
                <w:szCs w:val="26"/>
              </w:rPr>
              <w:t>;</w:t>
            </w:r>
          </w:p>
          <w:p w14:paraId="529069BD" w14:textId="7C9B9FD9" w:rsidR="00143E42" w:rsidRDefault="000C40A0" w:rsidP="00143E42">
            <w:pPr>
              <w:rPr>
                <w:rFonts w:cs="Times New Roman"/>
                <w:sz w:val="24"/>
                <w:szCs w:val="26"/>
              </w:rPr>
            </w:pPr>
            <w:r>
              <w:rPr>
                <w:rFonts w:cs="Times New Roman"/>
                <w:sz w:val="24"/>
                <w:szCs w:val="26"/>
              </w:rPr>
              <w:t>-</w:t>
            </w:r>
            <w:r w:rsidR="00143E42">
              <w:rPr>
                <w:rFonts w:cs="Times New Roman"/>
                <w:sz w:val="24"/>
                <w:szCs w:val="26"/>
              </w:rPr>
              <w:t xml:space="preserve"> Tài liệu…</w:t>
            </w:r>
          </w:p>
        </w:tc>
        <w:tc>
          <w:tcPr>
            <w:tcW w:w="5387" w:type="dxa"/>
            <w:shd w:val="clear" w:color="auto" w:fill="auto"/>
            <w:vAlign w:val="center"/>
          </w:tcPr>
          <w:p w14:paraId="0935479D" w14:textId="1B61330F" w:rsidR="00143E42" w:rsidRDefault="00143E42" w:rsidP="00904E56">
            <w:pPr>
              <w:jc w:val="left"/>
              <w:rPr>
                <w:rFonts w:cs="Times New Roman"/>
                <w:sz w:val="24"/>
                <w:szCs w:val="26"/>
              </w:rPr>
            </w:pPr>
            <w:r>
              <w:rPr>
                <w:rFonts w:cs="Times New Roman"/>
                <w:sz w:val="24"/>
                <w:szCs w:val="26"/>
              </w:rPr>
              <w:t xml:space="preserve">Tùy mục đích sử dụng và mong muốn mà hướng dẫn cụ thể từng loại học liệu. </w:t>
            </w:r>
          </w:p>
        </w:tc>
      </w:tr>
      <w:tr w:rsidR="00143E42" w:rsidRPr="00D97B4A" w14:paraId="7F38077E" w14:textId="77777777" w:rsidTr="002C1211">
        <w:tc>
          <w:tcPr>
            <w:tcW w:w="1129" w:type="dxa"/>
            <w:shd w:val="clear" w:color="auto" w:fill="auto"/>
          </w:tcPr>
          <w:p w14:paraId="3CEAECCA" w14:textId="2DB01659" w:rsidR="00143E42" w:rsidRPr="00D97B4A" w:rsidRDefault="00CA5EA8" w:rsidP="00143E42">
            <w:pPr>
              <w:jc w:val="center"/>
              <w:rPr>
                <w:rFonts w:cs="Times New Roman"/>
                <w:sz w:val="24"/>
                <w:szCs w:val="26"/>
              </w:rPr>
            </w:pPr>
            <w:r>
              <w:rPr>
                <w:rFonts w:cs="Times New Roman"/>
                <w:sz w:val="24"/>
                <w:szCs w:val="26"/>
              </w:rPr>
              <w:t>4</w:t>
            </w:r>
          </w:p>
        </w:tc>
        <w:tc>
          <w:tcPr>
            <w:tcW w:w="3544" w:type="dxa"/>
            <w:shd w:val="clear" w:color="auto" w:fill="auto"/>
          </w:tcPr>
          <w:p w14:paraId="1B8ACC3D" w14:textId="2C8BDBD8" w:rsidR="00143E42" w:rsidRDefault="00143E42" w:rsidP="00143E42">
            <w:pPr>
              <w:rPr>
                <w:rFonts w:cs="Times New Roman"/>
                <w:sz w:val="24"/>
                <w:szCs w:val="26"/>
              </w:rPr>
            </w:pPr>
            <w:r>
              <w:rPr>
                <w:rFonts w:cs="Times New Roman"/>
                <w:sz w:val="24"/>
                <w:szCs w:val="26"/>
              </w:rPr>
              <w:t xml:space="preserve">Hướng dẫn đăng tài liệu </w:t>
            </w:r>
          </w:p>
        </w:tc>
        <w:tc>
          <w:tcPr>
            <w:tcW w:w="5387" w:type="dxa"/>
            <w:shd w:val="clear" w:color="auto" w:fill="auto"/>
          </w:tcPr>
          <w:p w14:paraId="36CA053F" w14:textId="77777777" w:rsidR="00143E42" w:rsidRDefault="00143E42" w:rsidP="00143E42">
            <w:pPr>
              <w:rPr>
                <w:rFonts w:cs="Times New Roman"/>
                <w:sz w:val="24"/>
                <w:szCs w:val="26"/>
              </w:rPr>
            </w:pPr>
          </w:p>
        </w:tc>
      </w:tr>
      <w:tr w:rsidR="00143E42" w:rsidRPr="00D97B4A" w14:paraId="3F68C723" w14:textId="77777777" w:rsidTr="002C1211">
        <w:tc>
          <w:tcPr>
            <w:tcW w:w="1129" w:type="dxa"/>
            <w:shd w:val="clear" w:color="auto" w:fill="auto"/>
          </w:tcPr>
          <w:p w14:paraId="0F3BA777" w14:textId="575612BF" w:rsidR="00143E42" w:rsidRPr="00D97B4A" w:rsidRDefault="00CA5EA8" w:rsidP="00143E42">
            <w:pPr>
              <w:jc w:val="center"/>
              <w:rPr>
                <w:rFonts w:cs="Times New Roman"/>
                <w:sz w:val="24"/>
                <w:szCs w:val="26"/>
              </w:rPr>
            </w:pPr>
            <w:r>
              <w:rPr>
                <w:rFonts w:cs="Times New Roman"/>
                <w:sz w:val="24"/>
                <w:szCs w:val="26"/>
              </w:rPr>
              <w:t>5</w:t>
            </w:r>
          </w:p>
        </w:tc>
        <w:tc>
          <w:tcPr>
            <w:tcW w:w="3544" w:type="dxa"/>
            <w:shd w:val="clear" w:color="auto" w:fill="auto"/>
          </w:tcPr>
          <w:p w14:paraId="31AC65E1" w14:textId="4F2620F3" w:rsidR="00143E42" w:rsidRDefault="00143E42" w:rsidP="00143E42">
            <w:pPr>
              <w:rPr>
                <w:rFonts w:cs="Times New Roman"/>
                <w:sz w:val="24"/>
                <w:szCs w:val="26"/>
              </w:rPr>
            </w:pPr>
            <w:r>
              <w:rPr>
                <w:rFonts w:cs="Times New Roman"/>
                <w:sz w:val="24"/>
                <w:szCs w:val="26"/>
              </w:rPr>
              <w:t>Hướng dẫn tạo đề thi:</w:t>
            </w:r>
          </w:p>
          <w:p w14:paraId="3DCD2C40" w14:textId="16B4C0C8" w:rsidR="00143E42" w:rsidRDefault="000C40A0" w:rsidP="00143E42">
            <w:pPr>
              <w:rPr>
                <w:rFonts w:cs="Times New Roman"/>
                <w:sz w:val="24"/>
                <w:szCs w:val="26"/>
              </w:rPr>
            </w:pPr>
            <w:r>
              <w:rPr>
                <w:rFonts w:cs="Times New Roman"/>
                <w:sz w:val="24"/>
                <w:szCs w:val="26"/>
              </w:rPr>
              <w:t>-</w:t>
            </w:r>
            <w:r w:rsidR="00143E42">
              <w:rPr>
                <w:rFonts w:cs="Times New Roman"/>
                <w:sz w:val="24"/>
                <w:szCs w:val="26"/>
              </w:rPr>
              <w:t xml:space="preserve"> Đề thi thường;</w:t>
            </w:r>
          </w:p>
          <w:p w14:paraId="03275FFB" w14:textId="578E05F3" w:rsidR="00143E42" w:rsidRDefault="000C40A0" w:rsidP="00143E42">
            <w:pPr>
              <w:rPr>
                <w:rFonts w:cs="Times New Roman"/>
                <w:sz w:val="24"/>
                <w:szCs w:val="26"/>
              </w:rPr>
            </w:pPr>
            <w:r>
              <w:rPr>
                <w:rFonts w:cs="Times New Roman"/>
                <w:sz w:val="24"/>
                <w:szCs w:val="26"/>
              </w:rPr>
              <w:t>-</w:t>
            </w:r>
            <w:r w:rsidR="00143E42">
              <w:rPr>
                <w:rFonts w:cs="Times New Roman"/>
                <w:sz w:val="24"/>
                <w:szCs w:val="26"/>
              </w:rPr>
              <w:t xml:space="preserve"> Đề thi pdf;</w:t>
            </w:r>
          </w:p>
          <w:p w14:paraId="7E9433B4" w14:textId="21419A8D" w:rsidR="00143E42" w:rsidRDefault="000C40A0" w:rsidP="00143E42">
            <w:pPr>
              <w:rPr>
                <w:rFonts w:cs="Times New Roman"/>
                <w:sz w:val="24"/>
                <w:szCs w:val="26"/>
              </w:rPr>
            </w:pPr>
            <w:r>
              <w:rPr>
                <w:rFonts w:cs="Times New Roman"/>
                <w:sz w:val="24"/>
                <w:szCs w:val="26"/>
              </w:rPr>
              <w:t>-</w:t>
            </w:r>
            <w:r w:rsidR="00143E42">
              <w:rPr>
                <w:rFonts w:cs="Times New Roman"/>
                <w:sz w:val="24"/>
                <w:szCs w:val="26"/>
              </w:rPr>
              <w:t xml:space="preserve"> Đề thi từ NHCH. </w:t>
            </w:r>
          </w:p>
        </w:tc>
        <w:tc>
          <w:tcPr>
            <w:tcW w:w="5387" w:type="dxa"/>
            <w:shd w:val="clear" w:color="auto" w:fill="auto"/>
          </w:tcPr>
          <w:p w14:paraId="1690786E" w14:textId="77777777" w:rsidR="00143E42" w:rsidRDefault="00143E42" w:rsidP="00143E42">
            <w:pPr>
              <w:rPr>
                <w:rFonts w:cs="Times New Roman"/>
                <w:sz w:val="24"/>
                <w:szCs w:val="26"/>
              </w:rPr>
            </w:pPr>
          </w:p>
        </w:tc>
      </w:tr>
      <w:tr w:rsidR="00143E42" w:rsidRPr="00D97B4A" w14:paraId="1253FD7E" w14:textId="77777777" w:rsidTr="002C1211">
        <w:tc>
          <w:tcPr>
            <w:tcW w:w="1129" w:type="dxa"/>
            <w:shd w:val="clear" w:color="auto" w:fill="auto"/>
          </w:tcPr>
          <w:p w14:paraId="7A24172D" w14:textId="1C1A0EFE" w:rsidR="00143E42" w:rsidRPr="00D97B4A" w:rsidRDefault="00CA5EA8" w:rsidP="00143E42">
            <w:pPr>
              <w:jc w:val="center"/>
              <w:rPr>
                <w:rFonts w:cs="Times New Roman"/>
                <w:sz w:val="24"/>
                <w:szCs w:val="26"/>
              </w:rPr>
            </w:pPr>
            <w:r>
              <w:rPr>
                <w:rFonts w:cs="Times New Roman"/>
                <w:sz w:val="24"/>
                <w:szCs w:val="26"/>
              </w:rPr>
              <w:t>6</w:t>
            </w:r>
          </w:p>
        </w:tc>
        <w:tc>
          <w:tcPr>
            <w:tcW w:w="3544" w:type="dxa"/>
            <w:shd w:val="clear" w:color="auto" w:fill="auto"/>
          </w:tcPr>
          <w:p w14:paraId="559A1295" w14:textId="7827F2D9" w:rsidR="00143E42" w:rsidRDefault="00143E42" w:rsidP="00143E42">
            <w:pPr>
              <w:rPr>
                <w:rFonts w:cs="Times New Roman"/>
                <w:sz w:val="24"/>
                <w:szCs w:val="26"/>
              </w:rPr>
            </w:pPr>
            <w:r>
              <w:rPr>
                <w:rFonts w:cs="Times New Roman"/>
                <w:sz w:val="24"/>
                <w:szCs w:val="26"/>
              </w:rPr>
              <w:t xml:space="preserve">Hướng dẫn xuất bản khóa học. </w:t>
            </w:r>
          </w:p>
        </w:tc>
        <w:tc>
          <w:tcPr>
            <w:tcW w:w="5387" w:type="dxa"/>
            <w:shd w:val="clear" w:color="auto" w:fill="auto"/>
          </w:tcPr>
          <w:p w14:paraId="12C7B413" w14:textId="51B548E6" w:rsidR="00143E42" w:rsidRDefault="00143E42" w:rsidP="00143E42">
            <w:pPr>
              <w:rPr>
                <w:rFonts w:cs="Times New Roman"/>
                <w:sz w:val="24"/>
                <w:szCs w:val="26"/>
              </w:rPr>
            </w:pPr>
            <w:r>
              <w:rPr>
                <w:rFonts w:cs="Times New Roman"/>
                <w:sz w:val="24"/>
                <w:szCs w:val="26"/>
              </w:rPr>
              <w:t xml:space="preserve">Hướng dẫn cách xuất bản khóa học và nhấn mạnh việc này. Giải thích thêm luồng kiểm duyệt khóa học để giáo viên được rõ. </w:t>
            </w:r>
          </w:p>
        </w:tc>
      </w:tr>
    </w:tbl>
    <w:p w14:paraId="3925CE77" w14:textId="6751DCDE" w:rsidR="00143E42" w:rsidRPr="003C4F23" w:rsidRDefault="00143E42" w:rsidP="003C4F23">
      <w:pPr>
        <w:pStyle w:val="Buoc"/>
      </w:pPr>
      <w:bookmarkStart w:id="27" w:name="_Toc24992766"/>
      <w:r w:rsidRPr="003C4F23">
        <w:t>2.2. Thực hành</w:t>
      </w:r>
      <w:r w:rsidR="007C293A" w:rsidRPr="003C4F23">
        <w:t xml:space="preserve"> tạo khóa học (30</w:t>
      </w:r>
      <w:r w:rsidR="00E11F24" w:rsidRPr="003C4F23">
        <w:t xml:space="preserve"> phút)</w:t>
      </w:r>
      <w:bookmarkEnd w:id="27"/>
    </w:p>
    <w:p w14:paraId="16A08F31" w14:textId="6752CB22" w:rsidR="00143E42" w:rsidRDefault="00143E42" w:rsidP="000D77E0">
      <w:r>
        <w:t xml:space="preserve">Gọi </w:t>
      </w:r>
      <w:r w:rsidR="00776E2F">
        <w:t xml:space="preserve">một </w:t>
      </w:r>
      <w:r>
        <w:t>số giáo viên lên thực hành tạo khóa học =&gt; t</w:t>
      </w:r>
      <w:r w:rsidRPr="00843B8C">
        <w:t xml:space="preserve">rong quá trình </w:t>
      </w:r>
      <w:r>
        <w:t>thao tác</w:t>
      </w:r>
      <w:r w:rsidRPr="00843B8C">
        <w:t xml:space="preserve">, chưa rõ chỗ nào thì nhờ giáo viên khác ở dưới hướng dẫn </w:t>
      </w:r>
      <w:r>
        <w:t xml:space="preserve">=&gt; sau đó </w:t>
      </w:r>
      <w:r w:rsidRPr="00843B8C">
        <w:t>chốt lại một lần nữa để củng cố kiến thức.</w:t>
      </w:r>
    </w:p>
    <w:p w14:paraId="076B7FE8" w14:textId="77777777" w:rsidR="007D6239" w:rsidRPr="00AC59EB" w:rsidRDefault="007D6239" w:rsidP="003C4F23">
      <w:pPr>
        <w:pStyle w:val="Buoc"/>
      </w:pPr>
      <w:bookmarkStart w:id="28" w:name="_Toc24992767"/>
      <w:r>
        <w:t xml:space="preserve">2.3. </w:t>
      </w:r>
      <w:r w:rsidRPr="00AC59EB">
        <w:t>Hướng dẫn tạo kỳ thi</w:t>
      </w:r>
      <w:r>
        <w:t xml:space="preserve"> (45 phút)</w:t>
      </w:r>
      <w:bookmarkEnd w:id="28"/>
    </w:p>
    <w:p w14:paraId="08D4AD0A" w14:textId="5328A80B" w:rsidR="007D6239" w:rsidRPr="007D6239" w:rsidRDefault="007D6239" w:rsidP="000D77E0">
      <w:pPr>
        <w:rPr>
          <w:b/>
          <w:bCs/>
        </w:rPr>
      </w:pPr>
      <w:r w:rsidRPr="009D0061">
        <w:t xml:space="preserve">Nên chuẩn bị trước dữ liệu </w:t>
      </w:r>
      <w:r>
        <w:t xml:space="preserve">của kỳ thi (ví dụ:1 file đề thi PDF, 1 file đề thi đã được cho sang form mẫu Word, 1 file đề thi đã được cho sang form mẫu Excel…) </w:t>
      </w:r>
      <w:r w:rsidRPr="009D0061">
        <w:t>để khi đào tạo có luôn để upload lên hệ thống.</w:t>
      </w:r>
    </w:p>
    <w:tbl>
      <w:tblPr>
        <w:tblStyle w:val="TableGrid"/>
        <w:tblW w:w="10060" w:type="dxa"/>
        <w:tblLook w:val="04A0" w:firstRow="1" w:lastRow="0" w:firstColumn="1" w:lastColumn="0" w:noHBand="0" w:noVBand="1"/>
      </w:tblPr>
      <w:tblGrid>
        <w:gridCol w:w="1129"/>
        <w:gridCol w:w="3544"/>
        <w:gridCol w:w="5387"/>
      </w:tblGrid>
      <w:tr w:rsidR="00143E42" w:rsidRPr="00D97B4A" w14:paraId="1743CE97" w14:textId="77777777" w:rsidTr="002C1211">
        <w:tc>
          <w:tcPr>
            <w:tcW w:w="1129" w:type="dxa"/>
            <w:shd w:val="clear" w:color="auto" w:fill="FFF2CC" w:themeFill="accent4" w:themeFillTint="33"/>
            <w:vAlign w:val="center"/>
          </w:tcPr>
          <w:p w14:paraId="25DA6899" w14:textId="77777777" w:rsidR="00143E42" w:rsidRPr="00D97B4A" w:rsidRDefault="00143E42" w:rsidP="002C1211">
            <w:pPr>
              <w:jc w:val="center"/>
              <w:rPr>
                <w:rFonts w:cs="Times New Roman"/>
                <w:b/>
                <w:sz w:val="24"/>
                <w:szCs w:val="26"/>
              </w:rPr>
            </w:pPr>
            <w:r>
              <w:rPr>
                <w:rFonts w:cs="Times New Roman"/>
                <w:b/>
                <w:sz w:val="24"/>
                <w:szCs w:val="26"/>
              </w:rPr>
              <w:t>STT</w:t>
            </w:r>
          </w:p>
        </w:tc>
        <w:tc>
          <w:tcPr>
            <w:tcW w:w="3544" w:type="dxa"/>
            <w:shd w:val="clear" w:color="auto" w:fill="FFF2CC" w:themeFill="accent4" w:themeFillTint="33"/>
            <w:vAlign w:val="center"/>
          </w:tcPr>
          <w:p w14:paraId="46EB8741" w14:textId="77777777" w:rsidR="00143E42" w:rsidRPr="00D97B4A" w:rsidRDefault="00143E42" w:rsidP="002C1211">
            <w:pPr>
              <w:jc w:val="center"/>
              <w:rPr>
                <w:rFonts w:cs="Times New Roman"/>
                <w:b/>
                <w:sz w:val="24"/>
                <w:szCs w:val="26"/>
              </w:rPr>
            </w:pPr>
            <w:r w:rsidRPr="00D97B4A">
              <w:rPr>
                <w:rFonts w:cs="Times New Roman"/>
                <w:b/>
                <w:sz w:val="24"/>
                <w:szCs w:val="26"/>
              </w:rPr>
              <w:t>Nội dung</w:t>
            </w:r>
          </w:p>
        </w:tc>
        <w:tc>
          <w:tcPr>
            <w:tcW w:w="5387" w:type="dxa"/>
            <w:shd w:val="clear" w:color="auto" w:fill="FFF2CC" w:themeFill="accent4" w:themeFillTint="33"/>
            <w:vAlign w:val="center"/>
          </w:tcPr>
          <w:p w14:paraId="54B0A200" w14:textId="77777777" w:rsidR="00143E42" w:rsidRPr="00D97B4A" w:rsidRDefault="00143E42" w:rsidP="002C1211">
            <w:pPr>
              <w:jc w:val="center"/>
              <w:rPr>
                <w:rFonts w:cs="Times New Roman"/>
                <w:b/>
                <w:sz w:val="24"/>
                <w:szCs w:val="26"/>
              </w:rPr>
            </w:pPr>
            <w:r w:rsidRPr="00D97B4A">
              <w:rPr>
                <w:rFonts w:cs="Times New Roman"/>
                <w:b/>
                <w:sz w:val="24"/>
                <w:szCs w:val="26"/>
              </w:rPr>
              <w:t>Ghi chú</w:t>
            </w:r>
          </w:p>
        </w:tc>
      </w:tr>
      <w:tr w:rsidR="007D6239" w:rsidRPr="00D97B4A" w14:paraId="59EC74B6" w14:textId="77777777" w:rsidTr="007D6239">
        <w:tc>
          <w:tcPr>
            <w:tcW w:w="1129" w:type="dxa"/>
            <w:shd w:val="clear" w:color="auto" w:fill="auto"/>
          </w:tcPr>
          <w:p w14:paraId="0BE54DEF" w14:textId="2D0F0B69" w:rsidR="007D6239" w:rsidRPr="00CA5EA8" w:rsidRDefault="00CA5EA8" w:rsidP="007D6239">
            <w:pPr>
              <w:jc w:val="center"/>
              <w:rPr>
                <w:rFonts w:cs="Times New Roman"/>
                <w:bCs/>
                <w:sz w:val="24"/>
                <w:szCs w:val="26"/>
              </w:rPr>
            </w:pPr>
            <w:r w:rsidRPr="00CA5EA8">
              <w:rPr>
                <w:rFonts w:cs="Times New Roman"/>
                <w:bCs/>
                <w:sz w:val="24"/>
                <w:szCs w:val="26"/>
              </w:rPr>
              <w:t>1</w:t>
            </w:r>
          </w:p>
        </w:tc>
        <w:tc>
          <w:tcPr>
            <w:tcW w:w="3544" w:type="dxa"/>
            <w:shd w:val="clear" w:color="auto" w:fill="auto"/>
          </w:tcPr>
          <w:p w14:paraId="76EB93B3" w14:textId="20EC0C1E" w:rsidR="007D6239" w:rsidRPr="00D97B4A" w:rsidRDefault="007D6239" w:rsidP="007D6239">
            <w:pPr>
              <w:jc w:val="left"/>
              <w:rPr>
                <w:rFonts w:cs="Times New Roman"/>
                <w:b/>
                <w:sz w:val="24"/>
                <w:szCs w:val="26"/>
              </w:rPr>
            </w:pPr>
            <w:r>
              <w:rPr>
                <w:rFonts w:cs="Times New Roman"/>
                <w:sz w:val="24"/>
                <w:szCs w:val="26"/>
              </w:rPr>
              <w:t>Giới thiệu về kỳ thi trên ViettelStudy và phổ biến quy trình tạo kỳ thi</w:t>
            </w:r>
          </w:p>
        </w:tc>
        <w:tc>
          <w:tcPr>
            <w:tcW w:w="5387" w:type="dxa"/>
            <w:shd w:val="clear" w:color="auto" w:fill="auto"/>
          </w:tcPr>
          <w:p w14:paraId="468E3DFA" w14:textId="33CD0FCB" w:rsidR="007D6239" w:rsidRPr="00D97B4A" w:rsidRDefault="007D6239" w:rsidP="007D6239">
            <w:pPr>
              <w:jc w:val="left"/>
              <w:rPr>
                <w:rFonts w:cs="Times New Roman"/>
                <w:b/>
                <w:sz w:val="24"/>
                <w:szCs w:val="26"/>
              </w:rPr>
            </w:pPr>
            <w:r>
              <w:rPr>
                <w:rFonts w:cs="Times New Roman"/>
                <w:sz w:val="24"/>
                <w:szCs w:val="26"/>
              </w:rPr>
              <w:t>Để cho giáo viên có cái nhìn bao quát về kỳ thi, các tên gọi, thuật ngữ cơ bản và cách tổ chức thông tin của kỳ thi trên ViettelStudy.</w:t>
            </w:r>
          </w:p>
        </w:tc>
      </w:tr>
      <w:tr w:rsidR="007D6239" w:rsidRPr="00D97B4A" w14:paraId="0EE417E2" w14:textId="77777777" w:rsidTr="007D6239">
        <w:tc>
          <w:tcPr>
            <w:tcW w:w="1129" w:type="dxa"/>
            <w:shd w:val="clear" w:color="auto" w:fill="auto"/>
          </w:tcPr>
          <w:p w14:paraId="4F0C5851" w14:textId="353574EA" w:rsidR="007D6239" w:rsidRPr="00CA5EA8" w:rsidRDefault="00CA5EA8" w:rsidP="007D6239">
            <w:pPr>
              <w:jc w:val="center"/>
              <w:rPr>
                <w:rFonts w:cs="Times New Roman"/>
                <w:bCs/>
                <w:sz w:val="24"/>
                <w:szCs w:val="26"/>
              </w:rPr>
            </w:pPr>
            <w:r w:rsidRPr="00CA5EA8">
              <w:rPr>
                <w:rFonts w:cs="Times New Roman"/>
                <w:bCs/>
                <w:sz w:val="24"/>
                <w:szCs w:val="26"/>
              </w:rPr>
              <w:t>2</w:t>
            </w:r>
          </w:p>
        </w:tc>
        <w:tc>
          <w:tcPr>
            <w:tcW w:w="3544" w:type="dxa"/>
            <w:shd w:val="clear" w:color="auto" w:fill="auto"/>
          </w:tcPr>
          <w:p w14:paraId="0DED4E26" w14:textId="77777777" w:rsidR="007D6239" w:rsidRDefault="007D6239" w:rsidP="007D6239">
            <w:pPr>
              <w:jc w:val="left"/>
              <w:rPr>
                <w:rFonts w:cs="Times New Roman"/>
                <w:sz w:val="24"/>
                <w:szCs w:val="26"/>
              </w:rPr>
            </w:pPr>
            <w:r>
              <w:rPr>
                <w:rFonts w:cs="Times New Roman"/>
                <w:sz w:val="24"/>
                <w:szCs w:val="26"/>
              </w:rPr>
              <w:t>Hướng dẫn tạo NHCH</w:t>
            </w:r>
            <w:r w:rsidR="0015176D">
              <w:rPr>
                <w:rFonts w:cs="Times New Roman"/>
                <w:sz w:val="24"/>
                <w:szCs w:val="26"/>
              </w:rPr>
              <w:t>:</w:t>
            </w:r>
          </w:p>
          <w:p w14:paraId="5B6C52F2" w14:textId="77777777" w:rsidR="0015176D" w:rsidRDefault="0015176D" w:rsidP="007D6239">
            <w:pPr>
              <w:jc w:val="left"/>
              <w:rPr>
                <w:rFonts w:cs="Times New Roman"/>
                <w:sz w:val="24"/>
                <w:szCs w:val="26"/>
              </w:rPr>
            </w:pPr>
            <w:r>
              <w:rPr>
                <w:rFonts w:cs="Times New Roman"/>
                <w:sz w:val="24"/>
                <w:szCs w:val="26"/>
              </w:rPr>
              <w:t>- Cách nhập câu hỏi vào NHCH;</w:t>
            </w:r>
          </w:p>
          <w:p w14:paraId="41210709" w14:textId="42FED8FE" w:rsidR="0015176D" w:rsidRDefault="0015176D" w:rsidP="007D6239">
            <w:pPr>
              <w:jc w:val="left"/>
              <w:rPr>
                <w:rFonts w:cs="Times New Roman"/>
                <w:sz w:val="24"/>
                <w:szCs w:val="26"/>
              </w:rPr>
            </w:pPr>
            <w:r>
              <w:rPr>
                <w:rFonts w:cs="Times New Roman"/>
                <w:sz w:val="24"/>
                <w:szCs w:val="26"/>
              </w:rPr>
              <w:t xml:space="preserve">- Cách nhập </w:t>
            </w:r>
            <w:r w:rsidR="003C5D28">
              <w:rPr>
                <w:rFonts w:cs="Times New Roman"/>
                <w:sz w:val="24"/>
                <w:szCs w:val="26"/>
              </w:rPr>
              <w:t xml:space="preserve">câu hỏi từ </w:t>
            </w:r>
            <w:r>
              <w:rPr>
                <w:rFonts w:cs="Times New Roman"/>
                <w:sz w:val="24"/>
                <w:szCs w:val="26"/>
              </w:rPr>
              <w:t>file Excel/Word</w:t>
            </w:r>
            <w:r w:rsidR="00764DFB">
              <w:rPr>
                <w:rFonts w:cs="Times New Roman"/>
                <w:sz w:val="24"/>
                <w:szCs w:val="26"/>
              </w:rPr>
              <w:t>;</w:t>
            </w:r>
          </w:p>
          <w:p w14:paraId="27A5012E" w14:textId="7F4F33ED" w:rsidR="00764DFB" w:rsidRDefault="00764DFB" w:rsidP="007D6239">
            <w:pPr>
              <w:jc w:val="left"/>
              <w:rPr>
                <w:rFonts w:cs="Times New Roman"/>
                <w:sz w:val="24"/>
                <w:szCs w:val="26"/>
              </w:rPr>
            </w:pPr>
            <w:r>
              <w:rPr>
                <w:rFonts w:cs="Times New Roman"/>
                <w:sz w:val="24"/>
                <w:szCs w:val="26"/>
              </w:rPr>
              <w:t>- Cách chia sẻ NHCH…</w:t>
            </w:r>
          </w:p>
        </w:tc>
        <w:tc>
          <w:tcPr>
            <w:tcW w:w="5387" w:type="dxa"/>
            <w:shd w:val="clear" w:color="auto" w:fill="auto"/>
          </w:tcPr>
          <w:p w14:paraId="002B0ED1" w14:textId="3CD5DDC0" w:rsidR="007D6239" w:rsidRDefault="007D6239" w:rsidP="007D6239">
            <w:pPr>
              <w:jc w:val="left"/>
              <w:rPr>
                <w:rFonts w:cs="Times New Roman"/>
                <w:sz w:val="24"/>
                <w:szCs w:val="26"/>
              </w:rPr>
            </w:pPr>
          </w:p>
        </w:tc>
      </w:tr>
      <w:tr w:rsidR="007D6239" w:rsidRPr="00D97B4A" w14:paraId="6FDA49AA" w14:textId="77777777" w:rsidTr="007D6239">
        <w:tc>
          <w:tcPr>
            <w:tcW w:w="1129" w:type="dxa"/>
            <w:shd w:val="clear" w:color="auto" w:fill="auto"/>
          </w:tcPr>
          <w:p w14:paraId="05DD831B" w14:textId="5ED31092" w:rsidR="007D6239" w:rsidRPr="00CA5EA8" w:rsidRDefault="00CA5EA8" w:rsidP="007D6239">
            <w:pPr>
              <w:jc w:val="center"/>
              <w:rPr>
                <w:rFonts w:cs="Times New Roman"/>
                <w:bCs/>
                <w:sz w:val="24"/>
                <w:szCs w:val="26"/>
              </w:rPr>
            </w:pPr>
            <w:r w:rsidRPr="00CA5EA8">
              <w:rPr>
                <w:rFonts w:cs="Times New Roman"/>
                <w:bCs/>
                <w:sz w:val="24"/>
                <w:szCs w:val="26"/>
              </w:rPr>
              <w:t>3</w:t>
            </w:r>
          </w:p>
        </w:tc>
        <w:tc>
          <w:tcPr>
            <w:tcW w:w="3544" w:type="dxa"/>
            <w:shd w:val="clear" w:color="auto" w:fill="auto"/>
          </w:tcPr>
          <w:p w14:paraId="244900C3" w14:textId="709F5F11" w:rsidR="007D6239" w:rsidRDefault="007D6239" w:rsidP="007D6239">
            <w:pPr>
              <w:jc w:val="left"/>
              <w:rPr>
                <w:rFonts w:cs="Times New Roman"/>
                <w:sz w:val="24"/>
                <w:szCs w:val="26"/>
              </w:rPr>
            </w:pPr>
            <w:r>
              <w:rPr>
                <w:rFonts w:cs="Times New Roman"/>
                <w:sz w:val="24"/>
                <w:szCs w:val="26"/>
              </w:rPr>
              <w:t>Hướng dẫn tạo đề thi:</w:t>
            </w:r>
          </w:p>
          <w:p w14:paraId="1FAEF203" w14:textId="3EE40C93" w:rsidR="007D6239" w:rsidRDefault="005C573A" w:rsidP="007D6239">
            <w:pPr>
              <w:jc w:val="left"/>
              <w:rPr>
                <w:rFonts w:cs="Times New Roman"/>
                <w:sz w:val="24"/>
                <w:szCs w:val="26"/>
              </w:rPr>
            </w:pPr>
            <w:r>
              <w:rPr>
                <w:rFonts w:cs="Times New Roman"/>
                <w:sz w:val="24"/>
                <w:szCs w:val="26"/>
              </w:rPr>
              <w:t>-</w:t>
            </w:r>
            <w:r w:rsidR="007D6239">
              <w:rPr>
                <w:rFonts w:cs="Times New Roman"/>
                <w:sz w:val="24"/>
                <w:szCs w:val="26"/>
              </w:rPr>
              <w:t xml:space="preserve"> Đề thi thường;</w:t>
            </w:r>
          </w:p>
          <w:p w14:paraId="15872746" w14:textId="52B5CBDD" w:rsidR="007D6239" w:rsidRDefault="005C573A" w:rsidP="007D6239">
            <w:pPr>
              <w:jc w:val="left"/>
              <w:rPr>
                <w:rFonts w:cs="Times New Roman"/>
                <w:sz w:val="24"/>
                <w:szCs w:val="26"/>
              </w:rPr>
            </w:pPr>
            <w:r>
              <w:rPr>
                <w:rFonts w:cs="Times New Roman"/>
                <w:sz w:val="24"/>
                <w:szCs w:val="26"/>
              </w:rPr>
              <w:t>-</w:t>
            </w:r>
            <w:r w:rsidR="007D6239">
              <w:rPr>
                <w:rFonts w:cs="Times New Roman"/>
                <w:sz w:val="24"/>
                <w:szCs w:val="26"/>
              </w:rPr>
              <w:t xml:space="preserve"> Đề thi pdf;</w:t>
            </w:r>
          </w:p>
          <w:p w14:paraId="1DFB49A0" w14:textId="6ACE312E" w:rsidR="007D6239" w:rsidRDefault="005C573A" w:rsidP="007D6239">
            <w:pPr>
              <w:jc w:val="left"/>
              <w:rPr>
                <w:rFonts w:cs="Times New Roman"/>
                <w:sz w:val="24"/>
                <w:szCs w:val="26"/>
              </w:rPr>
            </w:pPr>
            <w:r>
              <w:rPr>
                <w:rFonts w:cs="Times New Roman"/>
                <w:sz w:val="24"/>
                <w:szCs w:val="26"/>
              </w:rPr>
              <w:t>-</w:t>
            </w:r>
            <w:r w:rsidR="007D6239">
              <w:rPr>
                <w:rFonts w:cs="Times New Roman"/>
                <w:sz w:val="24"/>
                <w:szCs w:val="26"/>
              </w:rPr>
              <w:t xml:space="preserve"> Đề thi từ NHCH.</w:t>
            </w:r>
          </w:p>
        </w:tc>
        <w:tc>
          <w:tcPr>
            <w:tcW w:w="5387" w:type="dxa"/>
            <w:shd w:val="clear" w:color="auto" w:fill="auto"/>
          </w:tcPr>
          <w:p w14:paraId="4C44360C" w14:textId="77777777" w:rsidR="007D6239" w:rsidRDefault="007D6239" w:rsidP="007D6239">
            <w:pPr>
              <w:jc w:val="left"/>
              <w:rPr>
                <w:rFonts w:cs="Times New Roman"/>
                <w:sz w:val="24"/>
                <w:szCs w:val="26"/>
              </w:rPr>
            </w:pPr>
          </w:p>
        </w:tc>
      </w:tr>
    </w:tbl>
    <w:p w14:paraId="7F5EEF12" w14:textId="46921552" w:rsidR="007A6611" w:rsidRDefault="000B1C36" w:rsidP="003C4F23">
      <w:pPr>
        <w:pStyle w:val="Buoc"/>
      </w:pPr>
      <w:bookmarkStart w:id="29" w:name="_Toc24992768"/>
      <w:r>
        <w:t>2.</w:t>
      </w:r>
      <w:r w:rsidR="00D31F88">
        <w:t>4</w:t>
      </w:r>
      <w:r>
        <w:t>. Thực hành tạo kỳ thi (30 phút)</w:t>
      </w:r>
      <w:bookmarkEnd w:id="29"/>
    </w:p>
    <w:p w14:paraId="56FAF1E5" w14:textId="1350A7F9" w:rsidR="003C4F23" w:rsidRDefault="00D31F88" w:rsidP="00D31F88">
      <w:pPr>
        <w:tabs>
          <w:tab w:val="left" w:pos="1360"/>
        </w:tabs>
      </w:pPr>
      <w:r w:rsidRPr="0082187C">
        <w:t xml:space="preserve">Gọi </w:t>
      </w:r>
      <w:r w:rsidR="00D128F5">
        <w:t>một</w:t>
      </w:r>
      <w:r w:rsidRPr="0082187C">
        <w:t xml:space="preserve"> số giáo viên lên thực hành tạ</w:t>
      </w:r>
      <w:r w:rsidR="00AB0CB8">
        <w:t xml:space="preserve">o kỳ thi </w:t>
      </w:r>
      <w:r w:rsidRPr="0082187C">
        <w:t>=&gt; trong quá trình thao tác, chưa rõ chỗ nào thì nhờ giáo viên khác ở dưới hướng dẫn =&gt; sau đó chốt lại một lần nữa để củng cố kiến thức.</w:t>
      </w:r>
    </w:p>
    <w:p w14:paraId="46B3EDA7" w14:textId="68170A81" w:rsidR="000B1C36" w:rsidRPr="003C4F23" w:rsidRDefault="000B1C36" w:rsidP="003C4F23">
      <w:pPr>
        <w:pStyle w:val="Buoc"/>
        <w:rPr>
          <w:rStyle w:val="BuocChar"/>
          <w:b/>
          <w:bCs/>
        </w:rPr>
      </w:pPr>
      <w:bookmarkStart w:id="30" w:name="_Toc24992769"/>
      <w:r w:rsidRPr="003C4F23">
        <w:rPr>
          <w:rStyle w:val="BuocChar"/>
          <w:b/>
          <w:bCs/>
        </w:rPr>
        <w:t>2.</w:t>
      </w:r>
      <w:r w:rsidR="000545B0" w:rsidRPr="003C4F23">
        <w:rPr>
          <w:rStyle w:val="BuocChar"/>
          <w:b/>
          <w:bCs/>
        </w:rPr>
        <w:t>5</w:t>
      </w:r>
      <w:r w:rsidRPr="003C4F23">
        <w:rPr>
          <w:rStyle w:val="BuocChar"/>
          <w:b/>
          <w:bCs/>
        </w:rPr>
        <w:t>. Chốt lại kiến thức (10 phút)</w:t>
      </w:r>
      <w:bookmarkEnd w:id="30"/>
    </w:p>
    <w:p w14:paraId="27C41292" w14:textId="22F40B57" w:rsidR="0082187C" w:rsidRPr="0082187C" w:rsidRDefault="002D6B08" w:rsidP="002D6B08">
      <w:pPr>
        <w:rPr>
          <w:rStyle w:val="BuocChar"/>
        </w:rPr>
      </w:pPr>
      <w:r w:rsidRPr="000B3BF4">
        <w:t xml:space="preserve">Tổng kết lại những nội dung đã đào tạo, nhấn mạnh những điểm quan trọng </w:t>
      </w:r>
      <w:r w:rsidR="004029E6">
        <w:t xml:space="preserve">để giáo viên ghi nhớ những nội dung đã được đào tạo. </w:t>
      </w:r>
    </w:p>
    <w:p w14:paraId="52B0A7B4" w14:textId="71932060" w:rsidR="000B1C36" w:rsidRDefault="000B1C36" w:rsidP="003C4F23">
      <w:pPr>
        <w:pStyle w:val="Buoc"/>
      </w:pPr>
      <w:bookmarkStart w:id="31" w:name="_Toc24992770"/>
      <w:r>
        <w:t>2.</w:t>
      </w:r>
      <w:r w:rsidR="000545B0">
        <w:t>6</w:t>
      </w:r>
      <w:r>
        <w:t>. Giao bài tập về nhà (</w:t>
      </w:r>
      <w:r w:rsidR="00026C5F">
        <w:t>thời gian còn lại</w:t>
      </w:r>
      <w:r>
        <w:t>)</w:t>
      </w:r>
      <w:bookmarkEnd w:id="31"/>
    </w:p>
    <w:p w14:paraId="32D4D0D0" w14:textId="7F8F5DD9" w:rsidR="00754230" w:rsidRPr="00754230" w:rsidRDefault="00754230" w:rsidP="00754230">
      <w:pPr>
        <w:rPr>
          <w:rFonts w:cs="Times New Roman"/>
          <w:sz w:val="24"/>
          <w:szCs w:val="26"/>
        </w:rPr>
      </w:pPr>
      <w:r w:rsidRPr="00754230">
        <w:rPr>
          <w:rFonts w:cs="Times New Roman"/>
          <w:sz w:val="24"/>
          <w:szCs w:val="26"/>
        </w:rPr>
        <w:t>Sau khi giáo viên kết thúc khóa học</w:t>
      </w:r>
      <w:r w:rsidR="00776D77">
        <w:rPr>
          <w:rFonts w:cs="Times New Roman"/>
          <w:sz w:val="24"/>
          <w:szCs w:val="26"/>
        </w:rPr>
        <w:t xml:space="preserve">, có thể </w:t>
      </w:r>
      <w:r w:rsidRPr="00754230">
        <w:rPr>
          <w:rFonts w:cs="Times New Roman"/>
          <w:sz w:val="24"/>
          <w:szCs w:val="26"/>
        </w:rPr>
        <w:t xml:space="preserve">yêu cầu giáo viên về nhà tạo </w:t>
      </w:r>
      <w:r w:rsidRPr="00754230">
        <w:rPr>
          <w:rFonts w:cs="Times New Roman"/>
          <w:b/>
          <w:bCs/>
          <w:sz w:val="24"/>
          <w:szCs w:val="26"/>
        </w:rPr>
        <w:t xml:space="preserve">khóa học (hoặc kỳ thi trực tuyến) </w:t>
      </w:r>
      <w:r w:rsidRPr="00754230">
        <w:rPr>
          <w:rFonts w:cs="Times New Roman"/>
          <w:sz w:val="24"/>
          <w:szCs w:val="26"/>
        </w:rPr>
        <w:t xml:space="preserve">trên ViettelStudy, liên quan đến nội dung mình đang giảng dạy =&gt; Chia sẻ khóa học, kỳ thi này trên trang của trường để giáo viên, học sinh khác có thể vào xem được. </w:t>
      </w:r>
    </w:p>
    <w:p w14:paraId="12414374" w14:textId="04BCBEC8" w:rsidR="000B1C36" w:rsidRPr="00921FF2" w:rsidRDefault="00754230" w:rsidP="00754230">
      <w:pPr>
        <w:rPr>
          <w:rFonts w:cs="Times New Roman"/>
          <w:b/>
          <w:bCs/>
          <w:sz w:val="24"/>
          <w:szCs w:val="26"/>
        </w:rPr>
      </w:pPr>
      <w:r w:rsidRPr="00AA62C5">
        <w:rPr>
          <w:rFonts w:cs="Times New Roman"/>
          <w:i/>
          <w:iCs/>
          <w:sz w:val="24"/>
          <w:szCs w:val="26"/>
          <w:u w:val="single"/>
        </w:rPr>
        <w:t>Lưu ý:</w:t>
      </w:r>
      <w:r>
        <w:rPr>
          <w:rFonts w:cs="Times New Roman"/>
          <w:i/>
          <w:iCs/>
          <w:sz w:val="24"/>
          <w:szCs w:val="26"/>
        </w:rPr>
        <w:t xml:space="preserve"> Yêu cầu </w:t>
      </w:r>
      <w:r w:rsidR="001F4788">
        <w:rPr>
          <w:rFonts w:cs="Times New Roman"/>
          <w:i/>
          <w:iCs/>
          <w:sz w:val="24"/>
          <w:szCs w:val="26"/>
        </w:rPr>
        <w:t xml:space="preserve">đề bài </w:t>
      </w:r>
      <w:r>
        <w:rPr>
          <w:rFonts w:cs="Times New Roman"/>
          <w:i/>
          <w:iCs/>
          <w:sz w:val="24"/>
          <w:szCs w:val="26"/>
        </w:rPr>
        <w:t>phải có số lượng và deadline cụ thể =&gt; càng cụ thể, càng chi tiết thì giáo viên dễ thực hiện theo và mình càng dễ kiểm soá</w:t>
      </w:r>
      <w:r w:rsidR="007E496D">
        <w:rPr>
          <w:rFonts w:cs="Times New Roman"/>
          <w:i/>
          <w:iCs/>
          <w:sz w:val="24"/>
          <w:szCs w:val="26"/>
        </w:rPr>
        <w:t>t. N</w:t>
      </w:r>
      <w:r>
        <w:rPr>
          <w:rFonts w:cs="Times New Roman"/>
          <w:i/>
          <w:iCs/>
          <w:sz w:val="24"/>
          <w:szCs w:val="26"/>
        </w:rPr>
        <w:t>ội dung và cách thức có thể tùy chọn theo mục đích, đối tượng mong muốn.</w:t>
      </w:r>
      <w:r w:rsidR="00776D77">
        <w:rPr>
          <w:rFonts w:cs="Times New Roman"/>
          <w:i/>
          <w:iCs/>
          <w:sz w:val="24"/>
          <w:szCs w:val="26"/>
        </w:rPr>
        <w:t xml:space="preserve"> </w:t>
      </w:r>
    </w:p>
    <w:p w14:paraId="0FC225B8" w14:textId="77777777" w:rsidR="00D84F16" w:rsidRDefault="00D84F16">
      <w:pPr>
        <w:rPr>
          <w:rFonts w:cs="Times New Roman"/>
          <w:b/>
          <w:bCs/>
          <w:color w:val="000000"/>
          <w:szCs w:val="26"/>
          <w:shd w:val="clear" w:color="auto" w:fill="FFFFFF"/>
        </w:rPr>
      </w:pPr>
      <w:r>
        <w:br w:type="page"/>
      </w:r>
    </w:p>
    <w:p w14:paraId="1919C1CE" w14:textId="4A1E8431" w:rsidR="00243996" w:rsidRDefault="00243996" w:rsidP="00243996">
      <w:pPr>
        <w:pStyle w:val="DanhsachTinh"/>
      </w:pPr>
      <w:bookmarkStart w:id="32" w:name="_Toc24992771"/>
      <w:r>
        <w:t>Buổi 3: Hướng dẫn kiểm duyệt nội dung và quản trị trang đơn vị</w:t>
      </w:r>
      <w:bookmarkEnd w:id="32"/>
    </w:p>
    <w:p w14:paraId="0C2CB289" w14:textId="2F8D19C2" w:rsidR="00243996" w:rsidRDefault="00243996" w:rsidP="00243996">
      <w:r>
        <w:t xml:space="preserve">Sau khi đã học xong buổi 1 và buổi 2 rồi thì giáo viên cơ bản đã biết cách sử dụng hệ thống để học và </w:t>
      </w:r>
      <w:r w:rsidR="00EE7A36">
        <w:t xml:space="preserve">tạo nội dung trên ViettelStudy. Buổi 3 sẽ dành riêng cho thành phần ban giám hiệu, các tổ trường bộ môn và quản trị hệ thống nhà trường để hướng dẫn các tính năng chuyên sâu như kiểm duyệt nội dung và quản trị trang đơn vị. </w:t>
      </w:r>
    </w:p>
    <w:p w14:paraId="3F065690" w14:textId="33DFE87B" w:rsidR="006A03D2" w:rsidRDefault="00641014" w:rsidP="00243996">
      <w:pPr>
        <w:pStyle w:val="Buoc"/>
      </w:pPr>
      <w:bookmarkStart w:id="33" w:name="_Toc24992772"/>
      <w:r>
        <w:t>3</w:t>
      </w:r>
      <w:r w:rsidR="00243996">
        <w:t xml:space="preserve">.1. </w:t>
      </w:r>
      <w:r w:rsidR="00D956C5">
        <w:t xml:space="preserve">Khởi động </w:t>
      </w:r>
      <w:r w:rsidR="00570B1F">
        <w:t>(10 phút)</w:t>
      </w:r>
      <w:bookmarkEnd w:id="33"/>
    </w:p>
    <w:tbl>
      <w:tblPr>
        <w:tblStyle w:val="TableGrid"/>
        <w:tblW w:w="10060" w:type="dxa"/>
        <w:tblLook w:val="04A0" w:firstRow="1" w:lastRow="0" w:firstColumn="1" w:lastColumn="0" w:noHBand="0" w:noVBand="1"/>
      </w:tblPr>
      <w:tblGrid>
        <w:gridCol w:w="1129"/>
        <w:gridCol w:w="3544"/>
        <w:gridCol w:w="5387"/>
      </w:tblGrid>
      <w:tr w:rsidR="00643366" w:rsidRPr="00D97B4A" w14:paraId="213E4A68" w14:textId="77777777" w:rsidTr="002C1211">
        <w:tc>
          <w:tcPr>
            <w:tcW w:w="1129" w:type="dxa"/>
            <w:shd w:val="clear" w:color="auto" w:fill="FFF2CC" w:themeFill="accent4" w:themeFillTint="33"/>
            <w:vAlign w:val="center"/>
          </w:tcPr>
          <w:p w14:paraId="34B8C199" w14:textId="77777777" w:rsidR="00643366" w:rsidRPr="00D97B4A" w:rsidRDefault="00643366" w:rsidP="002C1211">
            <w:pPr>
              <w:jc w:val="center"/>
              <w:rPr>
                <w:rFonts w:cs="Times New Roman"/>
                <w:b/>
                <w:sz w:val="24"/>
                <w:szCs w:val="26"/>
              </w:rPr>
            </w:pPr>
            <w:r>
              <w:rPr>
                <w:rFonts w:cs="Times New Roman"/>
                <w:b/>
                <w:sz w:val="24"/>
                <w:szCs w:val="26"/>
              </w:rPr>
              <w:t>STT</w:t>
            </w:r>
          </w:p>
        </w:tc>
        <w:tc>
          <w:tcPr>
            <w:tcW w:w="3544" w:type="dxa"/>
            <w:shd w:val="clear" w:color="auto" w:fill="FFF2CC" w:themeFill="accent4" w:themeFillTint="33"/>
            <w:vAlign w:val="center"/>
          </w:tcPr>
          <w:p w14:paraId="2EE7E28D" w14:textId="77777777" w:rsidR="00643366" w:rsidRPr="00D97B4A" w:rsidRDefault="00643366" w:rsidP="002C1211">
            <w:pPr>
              <w:jc w:val="center"/>
              <w:rPr>
                <w:rFonts w:cs="Times New Roman"/>
                <w:b/>
                <w:sz w:val="24"/>
                <w:szCs w:val="26"/>
              </w:rPr>
            </w:pPr>
            <w:r w:rsidRPr="00D97B4A">
              <w:rPr>
                <w:rFonts w:cs="Times New Roman"/>
                <w:b/>
                <w:sz w:val="24"/>
                <w:szCs w:val="26"/>
              </w:rPr>
              <w:t>Nội dung</w:t>
            </w:r>
          </w:p>
        </w:tc>
        <w:tc>
          <w:tcPr>
            <w:tcW w:w="5387" w:type="dxa"/>
            <w:shd w:val="clear" w:color="auto" w:fill="FFF2CC" w:themeFill="accent4" w:themeFillTint="33"/>
            <w:vAlign w:val="center"/>
          </w:tcPr>
          <w:p w14:paraId="10EAF824" w14:textId="77777777" w:rsidR="00643366" w:rsidRPr="00D97B4A" w:rsidRDefault="00643366" w:rsidP="002C1211">
            <w:pPr>
              <w:jc w:val="center"/>
              <w:rPr>
                <w:rFonts w:cs="Times New Roman"/>
                <w:b/>
                <w:sz w:val="24"/>
                <w:szCs w:val="26"/>
              </w:rPr>
            </w:pPr>
            <w:r w:rsidRPr="00D97B4A">
              <w:rPr>
                <w:rFonts w:cs="Times New Roman"/>
                <w:b/>
                <w:sz w:val="24"/>
                <w:szCs w:val="26"/>
              </w:rPr>
              <w:t>Ghi chú</w:t>
            </w:r>
          </w:p>
        </w:tc>
      </w:tr>
      <w:tr w:rsidR="00643366" w14:paraId="612B12BF" w14:textId="77777777" w:rsidTr="002C1211">
        <w:tc>
          <w:tcPr>
            <w:tcW w:w="1129" w:type="dxa"/>
            <w:shd w:val="clear" w:color="auto" w:fill="auto"/>
          </w:tcPr>
          <w:p w14:paraId="6DB93CA3" w14:textId="77777777" w:rsidR="00643366" w:rsidRPr="00D97B4A" w:rsidRDefault="00643366" w:rsidP="002C1211">
            <w:pPr>
              <w:jc w:val="center"/>
              <w:rPr>
                <w:rFonts w:cs="Times New Roman"/>
                <w:sz w:val="24"/>
                <w:szCs w:val="26"/>
              </w:rPr>
            </w:pPr>
            <w:r>
              <w:rPr>
                <w:rFonts w:cs="Times New Roman"/>
                <w:sz w:val="24"/>
                <w:szCs w:val="26"/>
              </w:rPr>
              <w:t>1</w:t>
            </w:r>
          </w:p>
        </w:tc>
        <w:tc>
          <w:tcPr>
            <w:tcW w:w="3544" w:type="dxa"/>
            <w:shd w:val="clear" w:color="auto" w:fill="auto"/>
          </w:tcPr>
          <w:p w14:paraId="765836A4" w14:textId="7C6F2C4A" w:rsidR="00643366" w:rsidRDefault="00845CA7" w:rsidP="002C1211">
            <w:pPr>
              <w:rPr>
                <w:rFonts w:cs="Times New Roman"/>
                <w:sz w:val="24"/>
                <w:szCs w:val="26"/>
              </w:rPr>
            </w:pPr>
            <w:r>
              <w:rPr>
                <w:rFonts w:cs="Times New Roman"/>
                <w:sz w:val="24"/>
                <w:szCs w:val="26"/>
              </w:rPr>
              <w:t>Trò chuyện, l</w:t>
            </w:r>
            <w:r w:rsidR="00A82D30">
              <w:rPr>
                <w:rFonts w:cs="Times New Roman"/>
                <w:sz w:val="24"/>
                <w:szCs w:val="26"/>
              </w:rPr>
              <w:t>ấy feedback về 2 buổi</w:t>
            </w:r>
            <w:r w:rsidR="00E55418">
              <w:rPr>
                <w:rFonts w:cs="Times New Roman"/>
                <w:sz w:val="24"/>
                <w:szCs w:val="26"/>
              </w:rPr>
              <w:t xml:space="preserve"> đào tạo </w:t>
            </w:r>
            <w:r w:rsidR="00A82D30">
              <w:rPr>
                <w:rFonts w:cs="Times New Roman"/>
                <w:sz w:val="24"/>
                <w:szCs w:val="26"/>
              </w:rPr>
              <w:t>trước</w:t>
            </w:r>
          </w:p>
        </w:tc>
        <w:tc>
          <w:tcPr>
            <w:tcW w:w="5387" w:type="dxa"/>
            <w:shd w:val="clear" w:color="auto" w:fill="auto"/>
          </w:tcPr>
          <w:p w14:paraId="3135347B" w14:textId="656C58D9" w:rsidR="00643366" w:rsidRDefault="00A82D30" w:rsidP="002C1211">
            <w:pPr>
              <w:rPr>
                <w:rFonts w:cs="Times New Roman"/>
                <w:sz w:val="24"/>
                <w:szCs w:val="26"/>
              </w:rPr>
            </w:pPr>
            <w:r>
              <w:rPr>
                <w:rFonts w:cs="Times New Roman"/>
                <w:sz w:val="24"/>
                <w:szCs w:val="26"/>
              </w:rPr>
              <w:t xml:space="preserve">Để xem cảm nhận và </w:t>
            </w:r>
            <w:r w:rsidR="000F708E">
              <w:rPr>
                <w:rFonts w:cs="Times New Roman"/>
                <w:sz w:val="24"/>
                <w:szCs w:val="26"/>
              </w:rPr>
              <w:t xml:space="preserve">lắng nghe phản hồi </w:t>
            </w:r>
            <w:r>
              <w:rPr>
                <w:rFonts w:cs="Times New Roman"/>
                <w:sz w:val="24"/>
                <w:szCs w:val="26"/>
              </w:rPr>
              <w:t>của giáo viên như thế nào</w:t>
            </w:r>
            <w:r w:rsidR="000F708E">
              <w:rPr>
                <w:rFonts w:cs="Times New Roman"/>
                <w:sz w:val="24"/>
                <w:szCs w:val="26"/>
              </w:rPr>
              <w:t xml:space="preserve"> để tiếp thu, điều chỉnh</w:t>
            </w:r>
            <w:r>
              <w:rPr>
                <w:rFonts w:cs="Times New Roman"/>
                <w:sz w:val="24"/>
                <w:szCs w:val="26"/>
              </w:rPr>
              <w:t xml:space="preserve">. </w:t>
            </w:r>
          </w:p>
        </w:tc>
      </w:tr>
      <w:tr w:rsidR="00643366" w14:paraId="4F1C2B29" w14:textId="77777777" w:rsidTr="002C1211">
        <w:tc>
          <w:tcPr>
            <w:tcW w:w="1129" w:type="dxa"/>
            <w:shd w:val="clear" w:color="auto" w:fill="auto"/>
          </w:tcPr>
          <w:p w14:paraId="4C7B0ED7" w14:textId="77777777" w:rsidR="00643366" w:rsidRPr="00D97B4A" w:rsidRDefault="00643366" w:rsidP="002C1211">
            <w:pPr>
              <w:jc w:val="center"/>
              <w:rPr>
                <w:rFonts w:cs="Times New Roman"/>
                <w:sz w:val="24"/>
                <w:szCs w:val="26"/>
              </w:rPr>
            </w:pPr>
            <w:r>
              <w:rPr>
                <w:rFonts w:cs="Times New Roman"/>
                <w:sz w:val="24"/>
                <w:szCs w:val="26"/>
              </w:rPr>
              <w:t>2</w:t>
            </w:r>
          </w:p>
        </w:tc>
        <w:tc>
          <w:tcPr>
            <w:tcW w:w="3544" w:type="dxa"/>
            <w:shd w:val="clear" w:color="auto" w:fill="auto"/>
          </w:tcPr>
          <w:p w14:paraId="27F525B3" w14:textId="1CA6EE12" w:rsidR="00643366" w:rsidRDefault="00A82D30" w:rsidP="002C1211">
            <w:pPr>
              <w:rPr>
                <w:rFonts w:cs="Times New Roman"/>
                <w:sz w:val="24"/>
                <w:szCs w:val="26"/>
              </w:rPr>
            </w:pPr>
            <w:r>
              <w:rPr>
                <w:rFonts w:cs="Times New Roman"/>
                <w:sz w:val="24"/>
                <w:szCs w:val="26"/>
              </w:rPr>
              <w:t>Nói qua nội dung đào tạo hôm nay</w:t>
            </w:r>
          </w:p>
        </w:tc>
        <w:tc>
          <w:tcPr>
            <w:tcW w:w="5387" w:type="dxa"/>
            <w:shd w:val="clear" w:color="auto" w:fill="auto"/>
          </w:tcPr>
          <w:p w14:paraId="02B40478" w14:textId="3078B627" w:rsidR="00643366" w:rsidRDefault="00A82D30" w:rsidP="002C1211">
            <w:pPr>
              <w:rPr>
                <w:rFonts w:cs="Times New Roman"/>
                <w:sz w:val="24"/>
                <w:szCs w:val="26"/>
              </w:rPr>
            </w:pPr>
            <w:r>
              <w:rPr>
                <w:rFonts w:cs="Times New Roman"/>
                <w:sz w:val="24"/>
                <w:szCs w:val="26"/>
              </w:rPr>
              <w:t>Để giáo viên định hình được nội dung và t</w:t>
            </w:r>
            <w:r w:rsidR="00CD5BAA">
              <w:rPr>
                <w:rFonts w:cs="Times New Roman"/>
                <w:sz w:val="24"/>
                <w:szCs w:val="26"/>
              </w:rPr>
              <w:t>ầ</w:t>
            </w:r>
            <w:r>
              <w:rPr>
                <w:rFonts w:cs="Times New Roman"/>
                <w:sz w:val="24"/>
                <w:szCs w:val="26"/>
              </w:rPr>
              <w:t>m quan trọng của buổi đào tạo</w:t>
            </w:r>
            <w:r w:rsidR="006F149C">
              <w:rPr>
                <w:rFonts w:cs="Times New Roman"/>
                <w:sz w:val="24"/>
                <w:szCs w:val="26"/>
              </w:rPr>
              <w:t xml:space="preserve"> này. </w:t>
            </w:r>
          </w:p>
        </w:tc>
      </w:tr>
    </w:tbl>
    <w:p w14:paraId="44DC0BFC" w14:textId="120783B6" w:rsidR="00243996" w:rsidRDefault="006A03D2" w:rsidP="00243996">
      <w:pPr>
        <w:pStyle w:val="Buoc"/>
      </w:pPr>
      <w:bookmarkStart w:id="34" w:name="_Toc24992773"/>
      <w:r>
        <w:t xml:space="preserve">3.2. </w:t>
      </w:r>
      <w:r w:rsidR="00641014">
        <w:t>Giới thiệu trang đơn vị</w:t>
      </w:r>
      <w:r w:rsidR="00243996">
        <w:t xml:space="preserve"> (</w:t>
      </w:r>
      <w:r w:rsidR="007E03D2">
        <w:t>1</w:t>
      </w:r>
      <w:r w:rsidR="00243996">
        <w:t>5 phút)</w:t>
      </w:r>
      <w:bookmarkEnd w:id="34"/>
    </w:p>
    <w:tbl>
      <w:tblPr>
        <w:tblStyle w:val="TableGrid"/>
        <w:tblW w:w="10060" w:type="dxa"/>
        <w:tblLook w:val="04A0" w:firstRow="1" w:lastRow="0" w:firstColumn="1" w:lastColumn="0" w:noHBand="0" w:noVBand="1"/>
      </w:tblPr>
      <w:tblGrid>
        <w:gridCol w:w="1129"/>
        <w:gridCol w:w="3544"/>
        <w:gridCol w:w="5387"/>
      </w:tblGrid>
      <w:tr w:rsidR="00243996" w:rsidRPr="00D97B4A" w14:paraId="2BAD6DB4" w14:textId="77777777" w:rsidTr="002C1211">
        <w:tc>
          <w:tcPr>
            <w:tcW w:w="1129" w:type="dxa"/>
            <w:shd w:val="clear" w:color="auto" w:fill="FFF2CC" w:themeFill="accent4" w:themeFillTint="33"/>
            <w:vAlign w:val="center"/>
          </w:tcPr>
          <w:p w14:paraId="48C4A0E2" w14:textId="77777777" w:rsidR="00243996" w:rsidRPr="00D97B4A" w:rsidRDefault="00243996" w:rsidP="002C1211">
            <w:pPr>
              <w:jc w:val="center"/>
              <w:rPr>
                <w:rFonts w:cs="Times New Roman"/>
                <w:b/>
                <w:sz w:val="24"/>
                <w:szCs w:val="26"/>
              </w:rPr>
            </w:pPr>
            <w:r>
              <w:rPr>
                <w:rFonts w:cs="Times New Roman"/>
                <w:b/>
                <w:sz w:val="24"/>
                <w:szCs w:val="26"/>
              </w:rPr>
              <w:t>STT</w:t>
            </w:r>
          </w:p>
        </w:tc>
        <w:tc>
          <w:tcPr>
            <w:tcW w:w="3544" w:type="dxa"/>
            <w:shd w:val="clear" w:color="auto" w:fill="FFF2CC" w:themeFill="accent4" w:themeFillTint="33"/>
            <w:vAlign w:val="center"/>
          </w:tcPr>
          <w:p w14:paraId="3A5CCBE1" w14:textId="77777777" w:rsidR="00243996" w:rsidRPr="00D97B4A" w:rsidRDefault="00243996" w:rsidP="002C1211">
            <w:pPr>
              <w:jc w:val="center"/>
              <w:rPr>
                <w:rFonts w:cs="Times New Roman"/>
                <w:b/>
                <w:sz w:val="24"/>
                <w:szCs w:val="26"/>
              </w:rPr>
            </w:pPr>
            <w:r w:rsidRPr="00D97B4A">
              <w:rPr>
                <w:rFonts w:cs="Times New Roman"/>
                <w:b/>
                <w:sz w:val="24"/>
                <w:szCs w:val="26"/>
              </w:rPr>
              <w:t>Nội dung</w:t>
            </w:r>
          </w:p>
        </w:tc>
        <w:tc>
          <w:tcPr>
            <w:tcW w:w="5387" w:type="dxa"/>
            <w:shd w:val="clear" w:color="auto" w:fill="FFF2CC" w:themeFill="accent4" w:themeFillTint="33"/>
            <w:vAlign w:val="center"/>
          </w:tcPr>
          <w:p w14:paraId="15063F0C" w14:textId="77777777" w:rsidR="00243996" w:rsidRPr="00D97B4A" w:rsidRDefault="00243996" w:rsidP="002C1211">
            <w:pPr>
              <w:jc w:val="center"/>
              <w:rPr>
                <w:rFonts w:cs="Times New Roman"/>
                <w:b/>
                <w:sz w:val="24"/>
                <w:szCs w:val="26"/>
              </w:rPr>
            </w:pPr>
            <w:r w:rsidRPr="00D97B4A">
              <w:rPr>
                <w:rFonts w:cs="Times New Roman"/>
                <w:b/>
                <w:sz w:val="24"/>
                <w:szCs w:val="26"/>
              </w:rPr>
              <w:t>Ghi chú</w:t>
            </w:r>
          </w:p>
        </w:tc>
      </w:tr>
      <w:tr w:rsidR="00243996" w:rsidRPr="00D97B4A" w14:paraId="228015EA" w14:textId="77777777" w:rsidTr="002C1211">
        <w:tc>
          <w:tcPr>
            <w:tcW w:w="1129" w:type="dxa"/>
            <w:shd w:val="clear" w:color="auto" w:fill="auto"/>
          </w:tcPr>
          <w:p w14:paraId="37564AAA" w14:textId="77777777" w:rsidR="00243996" w:rsidRPr="00D97B4A" w:rsidRDefault="00243996" w:rsidP="002C1211">
            <w:pPr>
              <w:jc w:val="center"/>
              <w:rPr>
                <w:rFonts w:cs="Times New Roman"/>
                <w:sz w:val="24"/>
                <w:szCs w:val="26"/>
              </w:rPr>
            </w:pPr>
            <w:r>
              <w:rPr>
                <w:rFonts w:cs="Times New Roman"/>
                <w:sz w:val="24"/>
                <w:szCs w:val="26"/>
              </w:rPr>
              <w:t>1</w:t>
            </w:r>
          </w:p>
        </w:tc>
        <w:tc>
          <w:tcPr>
            <w:tcW w:w="3544" w:type="dxa"/>
            <w:shd w:val="clear" w:color="auto" w:fill="auto"/>
          </w:tcPr>
          <w:p w14:paraId="047B1F0C" w14:textId="45AFE921" w:rsidR="00243996" w:rsidRDefault="00A82D30" w:rsidP="002C1211">
            <w:pPr>
              <w:rPr>
                <w:rFonts w:cs="Times New Roman"/>
                <w:sz w:val="24"/>
                <w:szCs w:val="26"/>
              </w:rPr>
            </w:pPr>
            <w:r>
              <w:rPr>
                <w:rFonts w:cs="Times New Roman"/>
                <w:sz w:val="24"/>
                <w:szCs w:val="26"/>
              </w:rPr>
              <w:t>Cách vào trang trang đơn vị</w:t>
            </w:r>
          </w:p>
        </w:tc>
        <w:tc>
          <w:tcPr>
            <w:tcW w:w="5387" w:type="dxa"/>
            <w:shd w:val="clear" w:color="auto" w:fill="auto"/>
          </w:tcPr>
          <w:p w14:paraId="0262C72F" w14:textId="66450666" w:rsidR="00243996" w:rsidRDefault="00320F34" w:rsidP="002C1211">
            <w:pPr>
              <w:rPr>
                <w:rFonts w:cs="Times New Roman"/>
                <w:sz w:val="24"/>
                <w:szCs w:val="26"/>
              </w:rPr>
            </w:pPr>
            <w:r>
              <w:rPr>
                <w:rFonts w:cs="Times New Roman"/>
                <w:sz w:val="24"/>
                <w:szCs w:val="26"/>
              </w:rPr>
              <w:t>Nhắc lại một lần nữa để giáo viên nhớ</w:t>
            </w:r>
            <w:r w:rsidR="00A00726">
              <w:rPr>
                <w:rFonts w:cs="Times New Roman"/>
                <w:sz w:val="24"/>
                <w:szCs w:val="26"/>
              </w:rPr>
              <w:t>.</w:t>
            </w:r>
          </w:p>
        </w:tc>
      </w:tr>
      <w:tr w:rsidR="00427D65" w:rsidRPr="00D97B4A" w14:paraId="5E624829" w14:textId="77777777" w:rsidTr="002C1211">
        <w:tc>
          <w:tcPr>
            <w:tcW w:w="1129" w:type="dxa"/>
            <w:shd w:val="clear" w:color="auto" w:fill="auto"/>
          </w:tcPr>
          <w:p w14:paraId="34EE5532" w14:textId="4EB00935" w:rsidR="00427D65" w:rsidRDefault="00D011C5" w:rsidP="002C1211">
            <w:pPr>
              <w:jc w:val="center"/>
              <w:rPr>
                <w:rFonts w:cs="Times New Roman"/>
                <w:sz w:val="24"/>
                <w:szCs w:val="26"/>
              </w:rPr>
            </w:pPr>
            <w:r>
              <w:rPr>
                <w:rFonts w:cs="Times New Roman"/>
                <w:sz w:val="24"/>
                <w:szCs w:val="26"/>
              </w:rPr>
              <w:t>2</w:t>
            </w:r>
          </w:p>
        </w:tc>
        <w:tc>
          <w:tcPr>
            <w:tcW w:w="3544" w:type="dxa"/>
            <w:shd w:val="clear" w:color="auto" w:fill="auto"/>
          </w:tcPr>
          <w:p w14:paraId="36473B67" w14:textId="23384E29" w:rsidR="00427D65" w:rsidRDefault="00427D65" w:rsidP="002C1211">
            <w:pPr>
              <w:rPr>
                <w:rFonts w:cs="Times New Roman"/>
                <w:sz w:val="24"/>
                <w:szCs w:val="26"/>
              </w:rPr>
            </w:pPr>
            <w:r>
              <w:rPr>
                <w:rFonts w:cs="Times New Roman"/>
                <w:sz w:val="24"/>
                <w:szCs w:val="26"/>
              </w:rPr>
              <w:t>Các tính năng tương tự trang cá nhân của giáo viên</w:t>
            </w:r>
          </w:p>
        </w:tc>
        <w:tc>
          <w:tcPr>
            <w:tcW w:w="5387" w:type="dxa"/>
            <w:shd w:val="clear" w:color="auto" w:fill="auto"/>
          </w:tcPr>
          <w:p w14:paraId="65BEA8E5" w14:textId="77777777" w:rsidR="00427D65" w:rsidRDefault="00427D65" w:rsidP="002C1211">
            <w:pPr>
              <w:rPr>
                <w:rFonts w:cs="Times New Roman"/>
                <w:sz w:val="24"/>
                <w:szCs w:val="26"/>
              </w:rPr>
            </w:pPr>
          </w:p>
        </w:tc>
      </w:tr>
      <w:tr w:rsidR="008625A4" w:rsidRPr="00D97B4A" w14:paraId="616B593C" w14:textId="77777777" w:rsidTr="003E65FE">
        <w:tc>
          <w:tcPr>
            <w:tcW w:w="1129" w:type="dxa"/>
            <w:shd w:val="clear" w:color="auto" w:fill="auto"/>
          </w:tcPr>
          <w:p w14:paraId="70312975" w14:textId="6E4B4283" w:rsidR="008625A4" w:rsidRDefault="008625A4" w:rsidP="002C1211">
            <w:pPr>
              <w:jc w:val="center"/>
              <w:rPr>
                <w:rFonts w:cs="Times New Roman"/>
                <w:sz w:val="24"/>
                <w:szCs w:val="26"/>
              </w:rPr>
            </w:pPr>
            <w:r>
              <w:rPr>
                <w:rFonts w:cs="Times New Roman"/>
                <w:sz w:val="24"/>
                <w:szCs w:val="26"/>
              </w:rPr>
              <w:t>3</w:t>
            </w:r>
          </w:p>
        </w:tc>
        <w:tc>
          <w:tcPr>
            <w:tcW w:w="3544" w:type="dxa"/>
            <w:shd w:val="clear" w:color="auto" w:fill="auto"/>
          </w:tcPr>
          <w:p w14:paraId="29104E03" w14:textId="69EEADBB" w:rsidR="008625A4" w:rsidRDefault="008625A4" w:rsidP="002C1211">
            <w:pPr>
              <w:rPr>
                <w:rFonts w:cs="Times New Roman"/>
                <w:sz w:val="24"/>
                <w:szCs w:val="26"/>
              </w:rPr>
            </w:pPr>
            <w:r>
              <w:rPr>
                <w:rFonts w:cs="Times New Roman"/>
                <w:sz w:val="24"/>
                <w:szCs w:val="26"/>
              </w:rPr>
              <w:t>Tại sao cần khai thác tính năng trang đơn vị</w:t>
            </w:r>
          </w:p>
        </w:tc>
        <w:tc>
          <w:tcPr>
            <w:tcW w:w="5387" w:type="dxa"/>
            <w:vMerge w:val="restart"/>
            <w:shd w:val="clear" w:color="auto" w:fill="auto"/>
            <w:vAlign w:val="center"/>
          </w:tcPr>
          <w:p w14:paraId="718DA121" w14:textId="011365A7" w:rsidR="008625A4" w:rsidRDefault="00427D65" w:rsidP="003E65FE">
            <w:pPr>
              <w:jc w:val="left"/>
              <w:rPr>
                <w:rFonts w:cs="Times New Roman"/>
                <w:sz w:val="24"/>
                <w:szCs w:val="26"/>
              </w:rPr>
            </w:pPr>
            <w:r>
              <w:rPr>
                <w:rFonts w:cs="Times New Roman"/>
                <w:sz w:val="24"/>
                <w:szCs w:val="26"/>
              </w:rPr>
              <w:t>Để giáo viên thấy sự khác biệt và lợi ích đem lại của trang đơn vị</w:t>
            </w:r>
            <w:r w:rsidR="00A00726">
              <w:rPr>
                <w:rFonts w:cs="Times New Roman"/>
                <w:sz w:val="24"/>
                <w:szCs w:val="26"/>
              </w:rPr>
              <w:t>.</w:t>
            </w:r>
          </w:p>
        </w:tc>
      </w:tr>
      <w:tr w:rsidR="003E65FE" w:rsidRPr="00D97B4A" w14:paraId="29C12A9D" w14:textId="77777777" w:rsidTr="002C1211">
        <w:tc>
          <w:tcPr>
            <w:tcW w:w="1129" w:type="dxa"/>
            <w:shd w:val="clear" w:color="auto" w:fill="auto"/>
          </w:tcPr>
          <w:p w14:paraId="3E2BA65A" w14:textId="152000D9" w:rsidR="003E65FE" w:rsidRPr="00D97B4A" w:rsidRDefault="00D011C5" w:rsidP="002C1211">
            <w:pPr>
              <w:jc w:val="center"/>
              <w:rPr>
                <w:rFonts w:cs="Times New Roman"/>
                <w:sz w:val="24"/>
                <w:szCs w:val="26"/>
              </w:rPr>
            </w:pPr>
            <w:r>
              <w:rPr>
                <w:rFonts w:cs="Times New Roman"/>
                <w:sz w:val="24"/>
                <w:szCs w:val="26"/>
              </w:rPr>
              <w:t>4</w:t>
            </w:r>
          </w:p>
        </w:tc>
        <w:tc>
          <w:tcPr>
            <w:tcW w:w="3544" w:type="dxa"/>
            <w:shd w:val="clear" w:color="auto" w:fill="auto"/>
          </w:tcPr>
          <w:p w14:paraId="72F42CDD" w14:textId="16C3B564" w:rsidR="003E65FE" w:rsidRDefault="003E65FE" w:rsidP="002C1211">
            <w:pPr>
              <w:rPr>
                <w:rFonts w:cs="Times New Roman"/>
                <w:sz w:val="24"/>
                <w:szCs w:val="26"/>
              </w:rPr>
            </w:pPr>
            <w:r>
              <w:rPr>
                <w:rFonts w:cs="Times New Roman"/>
                <w:sz w:val="24"/>
                <w:szCs w:val="26"/>
              </w:rPr>
              <w:t>Sử dụng trang đơn vị để làm gì</w:t>
            </w:r>
          </w:p>
        </w:tc>
        <w:tc>
          <w:tcPr>
            <w:tcW w:w="5387" w:type="dxa"/>
            <w:vMerge/>
            <w:shd w:val="clear" w:color="auto" w:fill="auto"/>
          </w:tcPr>
          <w:p w14:paraId="1C6A0150" w14:textId="27B56147" w:rsidR="003E65FE" w:rsidRDefault="003E65FE" w:rsidP="002C1211">
            <w:pPr>
              <w:rPr>
                <w:rFonts w:cs="Times New Roman"/>
                <w:sz w:val="24"/>
                <w:szCs w:val="26"/>
              </w:rPr>
            </w:pPr>
          </w:p>
        </w:tc>
      </w:tr>
    </w:tbl>
    <w:p w14:paraId="5A322C5A" w14:textId="7EDE4BBB" w:rsidR="00243996" w:rsidRDefault="00181647" w:rsidP="00243996">
      <w:pPr>
        <w:pStyle w:val="Buoc"/>
      </w:pPr>
      <w:bookmarkStart w:id="35" w:name="_Toc24992774"/>
      <w:r>
        <w:t>3</w:t>
      </w:r>
      <w:r w:rsidR="00243996" w:rsidRPr="003C4F23">
        <w:t>.</w:t>
      </w:r>
      <w:r w:rsidR="008D163A">
        <w:t>3</w:t>
      </w:r>
      <w:r w:rsidR="00243996" w:rsidRPr="003C4F23">
        <w:t xml:space="preserve">. </w:t>
      </w:r>
      <w:r w:rsidR="00AC78E0">
        <w:t xml:space="preserve">Hướng dẫn tính năng </w:t>
      </w:r>
      <w:r w:rsidR="008B4BFB">
        <w:t>k</w:t>
      </w:r>
      <w:r w:rsidR="00AC78E0">
        <w:t>iểm duyệt</w:t>
      </w:r>
      <w:r w:rsidR="00E13BD7">
        <w:t xml:space="preserve"> (15 phút)</w:t>
      </w:r>
      <w:bookmarkEnd w:id="35"/>
    </w:p>
    <w:tbl>
      <w:tblPr>
        <w:tblStyle w:val="TableGrid"/>
        <w:tblW w:w="10060" w:type="dxa"/>
        <w:tblLook w:val="04A0" w:firstRow="1" w:lastRow="0" w:firstColumn="1" w:lastColumn="0" w:noHBand="0" w:noVBand="1"/>
      </w:tblPr>
      <w:tblGrid>
        <w:gridCol w:w="1129"/>
        <w:gridCol w:w="3544"/>
        <w:gridCol w:w="5387"/>
      </w:tblGrid>
      <w:tr w:rsidR="00563A49" w:rsidRPr="00D97B4A" w14:paraId="7E59D561" w14:textId="77777777" w:rsidTr="00B060AB">
        <w:tc>
          <w:tcPr>
            <w:tcW w:w="1129" w:type="dxa"/>
            <w:shd w:val="clear" w:color="auto" w:fill="FFF2CC" w:themeFill="accent4" w:themeFillTint="33"/>
            <w:vAlign w:val="center"/>
          </w:tcPr>
          <w:p w14:paraId="06E79F3A" w14:textId="77777777" w:rsidR="00563A49" w:rsidRPr="00D97B4A" w:rsidRDefault="00563A49" w:rsidP="00B060AB">
            <w:pPr>
              <w:jc w:val="center"/>
              <w:rPr>
                <w:rFonts w:cs="Times New Roman"/>
                <w:b/>
                <w:sz w:val="24"/>
                <w:szCs w:val="26"/>
              </w:rPr>
            </w:pPr>
            <w:r>
              <w:rPr>
                <w:rFonts w:cs="Times New Roman"/>
                <w:b/>
                <w:sz w:val="24"/>
                <w:szCs w:val="26"/>
              </w:rPr>
              <w:t>STT</w:t>
            </w:r>
          </w:p>
        </w:tc>
        <w:tc>
          <w:tcPr>
            <w:tcW w:w="3544" w:type="dxa"/>
            <w:shd w:val="clear" w:color="auto" w:fill="FFF2CC" w:themeFill="accent4" w:themeFillTint="33"/>
            <w:vAlign w:val="center"/>
          </w:tcPr>
          <w:p w14:paraId="7ED42273" w14:textId="77777777" w:rsidR="00563A49" w:rsidRPr="00D97B4A" w:rsidRDefault="00563A49" w:rsidP="00B060AB">
            <w:pPr>
              <w:jc w:val="center"/>
              <w:rPr>
                <w:rFonts w:cs="Times New Roman"/>
                <w:b/>
                <w:sz w:val="24"/>
                <w:szCs w:val="26"/>
              </w:rPr>
            </w:pPr>
            <w:r w:rsidRPr="00D97B4A">
              <w:rPr>
                <w:rFonts w:cs="Times New Roman"/>
                <w:b/>
                <w:sz w:val="24"/>
                <w:szCs w:val="26"/>
              </w:rPr>
              <w:t>Nội dung</w:t>
            </w:r>
          </w:p>
        </w:tc>
        <w:tc>
          <w:tcPr>
            <w:tcW w:w="5387" w:type="dxa"/>
            <w:shd w:val="clear" w:color="auto" w:fill="FFF2CC" w:themeFill="accent4" w:themeFillTint="33"/>
            <w:vAlign w:val="center"/>
          </w:tcPr>
          <w:p w14:paraId="2B3A8054" w14:textId="77777777" w:rsidR="00563A49" w:rsidRPr="00D97B4A" w:rsidRDefault="00563A49" w:rsidP="00B060AB">
            <w:pPr>
              <w:jc w:val="center"/>
              <w:rPr>
                <w:rFonts w:cs="Times New Roman"/>
                <w:b/>
                <w:sz w:val="24"/>
                <w:szCs w:val="26"/>
              </w:rPr>
            </w:pPr>
            <w:r w:rsidRPr="00D97B4A">
              <w:rPr>
                <w:rFonts w:cs="Times New Roman"/>
                <w:b/>
                <w:sz w:val="24"/>
                <w:szCs w:val="26"/>
              </w:rPr>
              <w:t>Ghi chú</w:t>
            </w:r>
          </w:p>
        </w:tc>
      </w:tr>
      <w:tr w:rsidR="00666D3D" w14:paraId="42B41D15" w14:textId="77777777" w:rsidTr="00666D3D">
        <w:tc>
          <w:tcPr>
            <w:tcW w:w="1129" w:type="dxa"/>
            <w:shd w:val="clear" w:color="auto" w:fill="auto"/>
          </w:tcPr>
          <w:p w14:paraId="575BD349" w14:textId="77777777" w:rsidR="00666D3D" w:rsidRPr="00D97B4A" w:rsidRDefault="00666D3D" w:rsidP="00B060AB">
            <w:pPr>
              <w:jc w:val="center"/>
              <w:rPr>
                <w:rFonts w:cs="Times New Roman"/>
                <w:sz w:val="24"/>
                <w:szCs w:val="26"/>
              </w:rPr>
            </w:pPr>
            <w:r>
              <w:rPr>
                <w:rFonts w:cs="Times New Roman"/>
                <w:sz w:val="24"/>
                <w:szCs w:val="26"/>
              </w:rPr>
              <w:t>1</w:t>
            </w:r>
          </w:p>
        </w:tc>
        <w:tc>
          <w:tcPr>
            <w:tcW w:w="3544" w:type="dxa"/>
            <w:shd w:val="clear" w:color="auto" w:fill="auto"/>
          </w:tcPr>
          <w:p w14:paraId="78C58AD5" w14:textId="20A6B5E7" w:rsidR="00666D3D" w:rsidRDefault="00666D3D" w:rsidP="00B060AB">
            <w:pPr>
              <w:rPr>
                <w:rFonts w:cs="Times New Roman"/>
                <w:sz w:val="24"/>
                <w:szCs w:val="26"/>
              </w:rPr>
            </w:pPr>
            <w:r>
              <w:rPr>
                <w:rFonts w:cs="Times New Roman"/>
                <w:sz w:val="24"/>
                <w:szCs w:val="26"/>
              </w:rPr>
              <w:t>Hướng dẫn tính năng kiểm duyệt khóa học</w:t>
            </w:r>
          </w:p>
        </w:tc>
        <w:tc>
          <w:tcPr>
            <w:tcW w:w="5387" w:type="dxa"/>
            <w:vMerge w:val="restart"/>
            <w:shd w:val="clear" w:color="auto" w:fill="auto"/>
            <w:vAlign w:val="center"/>
          </w:tcPr>
          <w:p w14:paraId="4D6BFC1F" w14:textId="540FA407" w:rsidR="00666D3D" w:rsidRDefault="00666D3D" w:rsidP="00666D3D">
            <w:pPr>
              <w:jc w:val="left"/>
              <w:rPr>
                <w:rFonts w:cs="Times New Roman"/>
                <w:sz w:val="24"/>
                <w:szCs w:val="26"/>
              </w:rPr>
            </w:pPr>
            <w:r>
              <w:rPr>
                <w:rFonts w:cs="Times New Roman"/>
                <w:sz w:val="24"/>
                <w:szCs w:val="26"/>
              </w:rPr>
              <w:t xml:space="preserve">Hướng dẫn kỹ để giáo viên biết cách thực hiện. </w:t>
            </w:r>
          </w:p>
        </w:tc>
      </w:tr>
      <w:tr w:rsidR="00666D3D" w14:paraId="1CD2BD7C" w14:textId="77777777" w:rsidTr="00B060AB">
        <w:tc>
          <w:tcPr>
            <w:tcW w:w="1129" w:type="dxa"/>
            <w:shd w:val="clear" w:color="auto" w:fill="auto"/>
          </w:tcPr>
          <w:p w14:paraId="12CC9715" w14:textId="77777777" w:rsidR="00666D3D" w:rsidRPr="00D97B4A" w:rsidRDefault="00666D3D" w:rsidP="00B060AB">
            <w:pPr>
              <w:jc w:val="center"/>
              <w:rPr>
                <w:rFonts w:cs="Times New Roman"/>
                <w:sz w:val="24"/>
                <w:szCs w:val="26"/>
              </w:rPr>
            </w:pPr>
            <w:r>
              <w:rPr>
                <w:rFonts w:cs="Times New Roman"/>
                <w:sz w:val="24"/>
                <w:szCs w:val="26"/>
              </w:rPr>
              <w:t>2</w:t>
            </w:r>
          </w:p>
        </w:tc>
        <w:tc>
          <w:tcPr>
            <w:tcW w:w="3544" w:type="dxa"/>
            <w:shd w:val="clear" w:color="auto" w:fill="auto"/>
          </w:tcPr>
          <w:p w14:paraId="4DCCBC0C" w14:textId="0C9D05A8" w:rsidR="00666D3D" w:rsidRDefault="00666D3D" w:rsidP="00B060AB">
            <w:pPr>
              <w:rPr>
                <w:rFonts w:cs="Times New Roman"/>
                <w:sz w:val="24"/>
                <w:szCs w:val="26"/>
              </w:rPr>
            </w:pPr>
            <w:r>
              <w:rPr>
                <w:rFonts w:cs="Times New Roman"/>
                <w:sz w:val="24"/>
                <w:szCs w:val="26"/>
              </w:rPr>
              <w:t>Hướng dẫn tính năng kiểm duyệt kỳ thi</w:t>
            </w:r>
          </w:p>
        </w:tc>
        <w:tc>
          <w:tcPr>
            <w:tcW w:w="5387" w:type="dxa"/>
            <w:vMerge/>
            <w:shd w:val="clear" w:color="auto" w:fill="auto"/>
          </w:tcPr>
          <w:p w14:paraId="4256F3C6" w14:textId="77777777" w:rsidR="00666D3D" w:rsidRDefault="00666D3D" w:rsidP="00B060AB">
            <w:pPr>
              <w:rPr>
                <w:rFonts w:cs="Times New Roman"/>
                <w:sz w:val="24"/>
                <w:szCs w:val="26"/>
              </w:rPr>
            </w:pPr>
          </w:p>
        </w:tc>
      </w:tr>
    </w:tbl>
    <w:p w14:paraId="3DB54846" w14:textId="59805F47" w:rsidR="00690A26" w:rsidRPr="0026370B" w:rsidRDefault="00690A26" w:rsidP="00690A26">
      <w:pPr>
        <w:pStyle w:val="Buoc"/>
      </w:pPr>
      <w:bookmarkStart w:id="36" w:name="_Toc24992775"/>
      <w:r w:rsidRPr="0026370B">
        <w:t>3.4. Hướng dẫn tính năng quản trị trang đơn vị (</w:t>
      </w:r>
      <w:r w:rsidR="005211FB">
        <w:t>4</w:t>
      </w:r>
      <w:r w:rsidRPr="0026370B">
        <w:t>5 phút)</w:t>
      </w:r>
      <w:bookmarkEnd w:id="36"/>
    </w:p>
    <w:tbl>
      <w:tblPr>
        <w:tblStyle w:val="TableGrid"/>
        <w:tblW w:w="10060" w:type="dxa"/>
        <w:tblLook w:val="04A0" w:firstRow="1" w:lastRow="0" w:firstColumn="1" w:lastColumn="0" w:noHBand="0" w:noVBand="1"/>
      </w:tblPr>
      <w:tblGrid>
        <w:gridCol w:w="1129"/>
        <w:gridCol w:w="3544"/>
        <w:gridCol w:w="5387"/>
      </w:tblGrid>
      <w:tr w:rsidR="00690A26" w:rsidRPr="00D97B4A" w14:paraId="64713CAA" w14:textId="77777777" w:rsidTr="002C1211">
        <w:tc>
          <w:tcPr>
            <w:tcW w:w="1129" w:type="dxa"/>
            <w:shd w:val="clear" w:color="auto" w:fill="FFF2CC" w:themeFill="accent4" w:themeFillTint="33"/>
            <w:vAlign w:val="center"/>
          </w:tcPr>
          <w:p w14:paraId="6EA283FD" w14:textId="77777777" w:rsidR="00690A26" w:rsidRPr="00D97B4A" w:rsidRDefault="00690A26" w:rsidP="002C1211">
            <w:pPr>
              <w:jc w:val="center"/>
              <w:rPr>
                <w:rFonts w:cs="Times New Roman"/>
                <w:b/>
                <w:sz w:val="24"/>
                <w:szCs w:val="26"/>
              </w:rPr>
            </w:pPr>
            <w:r>
              <w:rPr>
                <w:rFonts w:cs="Times New Roman"/>
                <w:b/>
                <w:sz w:val="24"/>
                <w:szCs w:val="26"/>
              </w:rPr>
              <w:t>STT</w:t>
            </w:r>
          </w:p>
        </w:tc>
        <w:tc>
          <w:tcPr>
            <w:tcW w:w="3544" w:type="dxa"/>
            <w:shd w:val="clear" w:color="auto" w:fill="FFF2CC" w:themeFill="accent4" w:themeFillTint="33"/>
            <w:vAlign w:val="center"/>
          </w:tcPr>
          <w:p w14:paraId="6BAE6397" w14:textId="77777777" w:rsidR="00690A26" w:rsidRPr="00D97B4A" w:rsidRDefault="00690A26" w:rsidP="002C1211">
            <w:pPr>
              <w:jc w:val="center"/>
              <w:rPr>
                <w:rFonts w:cs="Times New Roman"/>
                <w:b/>
                <w:sz w:val="24"/>
                <w:szCs w:val="26"/>
              </w:rPr>
            </w:pPr>
            <w:r w:rsidRPr="00D97B4A">
              <w:rPr>
                <w:rFonts w:cs="Times New Roman"/>
                <w:b/>
                <w:sz w:val="24"/>
                <w:szCs w:val="26"/>
              </w:rPr>
              <w:t>Nội dung</w:t>
            </w:r>
          </w:p>
        </w:tc>
        <w:tc>
          <w:tcPr>
            <w:tcW w:w="5387" w:type="dxa"/>
            <w:shd w:val="clear" w:color="auto" w:fill="FFF2CC" w:themeFill="accent4" w:themeFillTint="33"/>
            <w:vAlign w:val="center"/>
          </w:tcPr>
          <w:p w14:paraId="1C2F7A3D" w14:textId="77777777" w:rsidR="00690A26" w:rsidRPr="00D97B4A" w:rsidRDefault="00690A26" w:rsidP="002C1211">
            <w:pPr>
              <w:jc w:val="center"/>
              <w:rPr>
                <w:rFonts w:cs="Times New Roman"/>
                <w:b/>
                <w:sz w:val="24"/>
                <w:szCs w:val="26"/>
              </w:rPr>
            </w:pPr>
            <w:r w:rsidRPr="00D97B4A">
              <w:rPr>
                <w:rFonts w:cs="Times New Roman"/>
                <w:b/>
                <w:sz w:val="24"/>
                <w:szCs w:val="26"/>
              </w:rPr>
              <w:t>Ghi chú</w:t>
            </w:r>
          </w:p>
        </w:tc>
      </w:tr>
      <w:tr w:rsidR="00690A26" w14:paraId="09ED9180" w14:textId="77777777" w:rsidTr="002C1211">
        <w:tc>
          <w:tcPr>
            <w:tcW w:w="1129" w:type="dxa"/>
            <w:shd w:val="clear" w:color="auto" w:fill="auto"/>
          </w:tcPr>
          <w:p w14:paraId="67314309" w14:textId="77777777" w:rsidR="00690A26" w:rsidRPr="00D97B4A" w:rsidRDefault="00690A26" w:rsidP="002C1211">
            <w:pPr>
              <w:jc w:val="center"/>
              <w:rPr>
                <w:rFonts w:cs="Times New Roman"/>
                <w:sz w:val="24"/>
                <w:szCs w:val="26"/>
              </w:rPr>
            </w:pPr>
            <w:r>
              <w:rPr>
                <w:rFonts w:cs="Times New Roman"/>
                <w:sz w:val="24"/>
                <w:szCs w:val="26"/>
              </w:rPr>
              <w:t>1</w:t>
            </w:r>
          </w:p>
        </w:tc>
        <w:tc>
          <w:tcPr>
            <w:tcW w:w="3544" w:type="dxa"/>
            <w:shd w:val="clear" w:color="auto" w:fill="auto"/>
          </w:tcPr>
          <w:p w14:paraId="67E5A515" w14:textId="568F6087" w:rsidR="00690A26" w:rsidRDefault="003E65FE" w:rsidP="002C1211">
            <w:pPr>
              <w:rPr>
                <w:rFonts w:cs="Times New Roman"/>
                <w:sz w:val="24"/>
                <w:szCs w:val="26"/>
              </w:rPr>
            </w:pPr>
            <w:r>
              <w:rPr>
                <w:rFonts w:cs="Times New Roman"/>
                <w:sz w:val="24"/>
                <w:szCs w:val="26"/>
              </w:rPr>
              <w:t xml:space="preserve">Hướng dẫn tính năng </w:t>
            </w:r>
            <w:r w:rsidR="006D1FE0">
              <w:rPr>
                <w:rFonts w:cs="Times New Roman"/>
                <w:sz w:val="24"/>
                <w:szCs w:val="26"/>
              </w:rPr>
              <w:t>T</w:t>
            </w:r>
            <w:r>
              <w:rPr>
                <w:rFonts w:cs="Times New Roman"/>
                <w:sz w:val="24"/>
                <w:szCs w:val="26"/>
              </w:rPr>
              <w:t>ổng quan</w:t>
            </w:r>
          </w:p>
        </w:tc>
        <w:tc>
          <w:tcPr>
            <w:tcW w:w="5387" w:type="dxa"/>
            <w:shd w:val="clear" w:color="auto" w:fill="auto"/>
          </w:tcPr>
          <w:p w14:paraId="6FFAF749" w14:textId="77777777" w:rsidR="00690A26" w:rsidRDefault="00690A26" w:rsidP="002C1211">
            <w:pPr>
              <w:rPr>
                <w:rFonts w:cs="Times New Roman"/>
                <w:sz w:val="24"/>
                <w:szCs w:val="26"/>
              </w:rPr>
            </w:pPr>
          </w:p>
        </w:tc>
      </w:tr>
      <w:tr w:rsidR="00690A26" w14:paraId="7A7ACCC9" w14:textId="77777777" w:rsidTr="002C1211">
        <w:tc>
          <w:tcPr>
            <w:tcW w:w="1129" w:type="dxa"/>
            <w:shd w:val="clear" w:color="auto" w:fill="auto"/>
          </w:tcPr>
          <w:p w14:paraId="79F39737" w14:textId="77777777" w:rsidR="00690A26" w:rsidRPr="00D97B4A" w:rsidRDefault="00690A26" w:rsidP="002C1211">
            <w:pPr>
              <w:jc w:val="center"/>
              <w:rPr>
                <w:rFonts w:cs="Times New Roman"/>
                <w:sz w:val="24"/>
                <w:szCs w:val="26"/>
              </w:rPr>
            </w:pPr>
            <w:r>
              <w:rPr>
                <w:rFonts w:cs="Times New Roman"/>
                <w:sz w:val="24"/>
                <w:szCs w:val="26"/>
              </w:rPr>
              <w:t>2</w:t>
            </w:r>
          </w:p>
        </w:tc>
        <w:tc>
          <w:tcPr>
            <w:tcW w:w="3544" w:type="dxa"/>
            <w:shd w:val="clear" w:color="auto" w:fill="auto"/>
          </w:tcPr>
          <w:p w14:paraId="10FD1045" w14:textId="52F02D7E" w:rsidR="00690A26" w:rsidRDefault="003E65FE" w:rsidP="002C1211">
            <w:pPr>
              <w:rPr>
                <w:rFonts w:cs="Times New Roman"/>
                <w:sz w:val="24"/>
                <w:szCs w:val="26"/>
              </w:rPr>
            </w:pPr>
            <w:r>
              <w:rPr>
                <w:rFonts w:cs="Times New Roman"/>
                <w:sz w:val="24"/>
                <w:szCs w:val="26"/>
              </w:rPr>
              <w:t xml:space="preserve">Hướng dẫn tính năng </w:t>
            </w:r>
            <w:r w:rsidR="006D1FE0">
              <w:rPr>
                <w:rFonts w:cs="Times New Roman"/>
                <w:sz w:val="24"/>
                <w:szCs w:val="26"/>
              </w:rPr>
              <w:t>B</w:t>
            </w:r>
            <w:r>
              <w:rPr>
                <w:rFonts w:cs="Times New Roman"/>
                <w:sz w:val="24"/>
                <w:szCs w:val="26"/>
              </w:rPr>
              <w:t>áo cáo</w:t>
            </w:r>
          </w:p>
        </w:tc>
        <w:tc>
          <w:tcPr>
            <w:tcW w:w="5387" w:type="dxa"/>
            <w:shd w:val="clear" w:color="auto" w:fill="auto"/>
          </w:tcPr>
          <w:p w14:paraId="5765E122" w14:textId="77777777" w:rsidR="00690A26" w:rsidRDefault="00690A26" w:rsidP="002C1211">
            <w:pPr>
              <w:rPr>
                <w:rFonts w:cs="Times New Roman"/>
                <w:sz w:val="24"/>
                <w:szCs w:val="26"/>
              </w:rPr>
            </w:pPr>
          </w:p>
        </w:tc>
      </w:tr>
      <w:tr w:rsidR="007846DF" w14:paraId="3A0CC559" w14:textId="77777777" w:rsidTr="007846DF">
        <w:tc>
          <w:tcPr>
            <w:tcW w:w="1129" w:type="dxa"/>
            <w:shd w:val="clear" w:color="auto" w:fill="auto"/>
          </w:tcPr>
          <w:p w14:paraId="540F2963" w14:textId="77777777" w:rsidR="007846DF" w:rsidRPr="00D97B4A" w:rsidRDefault="007846DF" w:rsidP="002C1211">
            <w:pPr>
              <w:jc w:val="center"/>
              <w:rPr>
                <w:rFonts w:cs="Times New Roman"/>
                <w:sz w:val="24"/>
                <w:szCs w:val="26"/>
              </w:rPr>
            </w:pPr>
            <w:r>
              <w:rPr>
                <w:rFonts w:cs="Times New Roman"/>
                <w:sz w:val="24"/>
                <w:szCs w:val="26"/>
              </w:rPr>
              <w:t>3</w:t>
            </w:r>
          </w:p>
        </w:tc>
        <w:tc>
          <w:tcPr>
            <w:tcW w:w="3544" w:type="dxa"/>
            <w:shd w:val="clear" w:color="auto" w:fill="auto"/>
          </w:tcPr>
          <w:p w14:paraId="64B3AA3B" w14:textId="2F535009" w:rsidR="007846DF" w:rsidRDefault="007846DF" w:rsidP="002C1211">
            <w:pPr>
              <w:rPr>
                <w:rFonts w:cs="Times New Roman"/>
                <w:sz w:val="24"/>
                <w:szCs w:val="26"/>
              </w:rPr>
            </w:pPr>
            <w:r>
              <w:rPr>
                <w:rFonts w:cs="Times New Roman"/>
                <w:sz w:val="24"/>
                <w:szCs w:val="26"/>
              </w:rPr>
              <w:t xml:space="preserve">Hướng dẫn tính năng </w:t>
            </w:r>
            <w:r w:rsidR="006D1FE0">
              <w:rPr>
                <w:rFonts w:cs="Times New Roman"/>
                <w:sz w:val="24"/>
                <w:szCs w:val="26"/>
              </w:rPr>
              <w:t>B</w:t>
            </w:r>
            <w:r>
              <w:rPr>
                <w:rFonts w:cs="Times New Roman"/>
                <w:sz w:val="24"/>
                <w:szCs w:val="26"/>
              </w:rPr>
              <w:t>ảng tin</w:t>
            </w:r>
          </w:p>
        </w:tc>
        <w:tc>
          <w:tcPr>
            <w:tcW w:w="5387" w:type="dxa"/>
            <w:vMerge w:val="restart"/>
            <w:shd w:val="clear" w:color="auto" w:fill="auto"/>
            <w:vAlign w:val="center"/>
          </w:tcPr>
          <w:p w14:paraId="5B968F85" w14:textId="3172C408" w:rsidR="007846DF" w:rsidRDefault="007846DF" w:rsidP="007846DF">
            <w:pPr>
              <w:jc w:val="left"/>
              <w:rPr>
                <w:rFonts w:cs="Times New Roman"/>
                <w:sz w:val="24"/>
                <w:szCs w:val="26"/>
              </w:rPr>
            </w:pPr>
            <w:r>
              <w:rPr>
                <w:rFonts w:cs="Times New Roman"/>
                <w:sz w:val="24"/>
                <w:szCs w:val="26"/>
              </w:rPr>
              <w:t>Để quản trị trường biết cách đăng tin tức, chia sẻ thông tin và truyền thông trên trang đơn vị</w:t>
            </w:r>
          </w:p>
        </w:tc>
      </w:tr>
      <w:tr w:rsidR="007846DF" w14:paraId="62789C89" w14:textId="77777777" w:rsidTr="002C1211">
        <w:tc>
          <w:tcPr>
            <w:tcW w:w="1129" w:type="dxa"/>
            <w:shd w:val="clear" w:color="auto" w:fill="auto"/>
          </w:tcPr>
          <w:p w14:paraId="16FBAD9E" w14:textId="77777777" w:rsidR="007846DF" w:rsidRPr="00D97B4A" w:rsidRDefault="007846DF" w:rsidP="002C1211">
            <w:pPr>
              <w:jc w:val="center"/>
              <w:rPr>
                <w:rFonts w:cs="Times New Roman"/>
                <w:sz w:val="24"/>
                <w:szCs w:val="26"/>
              </w:rPr>
            </w:pPr>
            <w:r>
              <w:rPr>
                <w:rFonts w:cs="Times New Roman"/>
                <w:sz w:val="24"/>
                <w:szCs w:val="26"/>
              </w:rPr>
              <w:t>4</w:t>
            </w:r>
          </w:p>
        </w:tc>
        <w:tc>
          <w:tcPr>
            <w:tcW w:w="3544" w:type="dxa"/>
            <w:shd w:val="clear" w:color="auto" w:fill="auto"/>
          </w:tcPr>
          <w:p w14:paraId="50404869" w14:textId="622BFE89" w:rsidR="007846DF" w:rsidRDefault="007846DF" w:rsidP="002C1211">
            <w:pPr>
              <w:rPr>
                <w:rFonts w:cs="Times New Roman"/>
                <w:sz w:val="24"/>
                <w:szCs w:val="26"/>
              </w:rPr>
            </w:pPr>
            <w:r>
              <w:rPr>
                <w:rFonts w:cs="Times New Roman"/>
                <w:sz w:val="24"/>
                <w:szCs w:val="26"/>
              </w:rPr>
              <w:t xml:space="preserve">Hướng dẫn tính năng </w:t>
            </w:r>
            <w:r w:rsidR="006D1FE0">
              <w:rPr>
                <w:rFonts w:cs="Times New Roman"/>
                <w:sz w:val="24"/>
                <w:szCs w:val="26"/>
              </w:rPr>
              <w:t>T</w:t>
            </w:r>
            <w:r>
              <w:rPr>
                <w:rFonts w:cs="Times New Roman"/>
                <w:sz w:val="24"/>
                <w:szCs w:val="26"/>
              </w:rPr>
              <w:t>in tức</w:t>
            </w:r>
          </w:p>
        </w:tc>
        <w:tc>
          <w:tcPr>
            <w:tcW w:w="5387" w:type="dxa"/>
            <w:vMerge/>
            <w:shd w:val="clear" w:color="auto" w:fill="auto"/>
          </w:tcPr>
          <w:p w14:paraId="4D26BEF5" w14:textId="77777777" w:rsidR="007846DF" w:rsidRDefault="007846DF" w:rsidP="002C1211">
            <w:pPr>
              <w:rPr>
                <w:rFonts w:cs="Times New Roman"/>
                <w:sz w:val="24"/>
                <w:szCs w:val="26"/>
              </w:rPr>
            </w:pPr>
          </w:p>
        </w:tc>
      </w:tr>
      <w:tr w:rsidR="007846DF" w14:paraId="1606CD37" w14:textId="77777777" w:rsidTr="002C1211">
        <w:tc>
          <w:tcPr>
            <w:tcW w:w="1129" w:type="dxa"/>
            <w:shd w:val="clear" w:color="auto" w:fill="auto"/>
          </w:tcPr>
          <w:p w14:paraId="6BBACFA9" w14:textId="1DFB70FA" w:rsidR="007846DF" w:rsidRDefault="007846DF" w:rsidP="002C1211">
            <w:pPr>
              <w:jc w:val="center"/>
              <w:rPr>
                <w:rFonts w:cs="Times New Roman"/>
                <w:sz w:val="24"/>
                <w:szCs w:val="26"/>
              </w:rPr>
            </w:pPr>
            <w:r>
              <w:rPr>
                <w:rFonts w:cs="Times New Roman"/>
                <w:sz w:val="24"/>
                <w:szCs w:val="26"/>
              </w:rPr>
              <w:t>5</w:t>
            </w:r>
          </w:p>
        </w:tc>
        <w:tc>
          <w:tcPr>
            <w:tcW w:w="3544" w:type="dxa"/>
            <w:shd w:val="clear" w:color="auto" w:fill="auto"/>
          </w:tcPr>
          <w:p w14:paraId="78BD797B" w14:textId="42E48017" w:rsidR="007846DF" w:rsidRDefault="007846DF" w:rsidP="002C1211">
            <w:pPr>
              <w:rPr>
                <w:rFonts w:cs="Times New Roman"/>
                <w:sz w:val="24"/>
                <w:szCs w:val="26"/>
              </w:rPr>
            </w:pPr>
            <w:r>
              <w:rPr>
                <w:rFonts w:cs="Times New Roman"/>
                <w:sz w:val="24"/>
                <w:szCs w:val="26"/>
              </w:rPr>
              <w:t>Hướng dẫn tính năng Slideshow</w:t>
            </w:r>
          </w:p>
        </w:tc>
        <w:tc>
          <w:tcPr>
            <w:tcW w:w="5387" w:type="dxa"/>
            <w:vMerge/>
            <w:shd w:val="clear" w:color="auto" w:fill="auto"/>
          </w:tcPr>
          <w:p w14:paraId="17EA63E4" w14:textId="77777777" w:rsidR="007846DF" w:rsidRDefault="007846DF" w:rsidP="002C1211">
            <w:pPr>
              <w:rPr>
                <w:rFonts w:cs="Times New Roman"/>
                <w:sz w:val="24"/>
                <w:szCs w:val="26"/>
              </w:rPr>
            </w:pPr>
          </w:p>
        </w:tc>
      </w:tr>
    </w:tbl>
    <w:p w14:paraId="3F4463CB" w14:textId="0C471FF1" w:rsidR="00690A26" w:rsidRDefault="005211FB" w:rsidP="00666D3D">
      <w:pPr>
        <w:pStyle w:val="Buoc"/>
      </w:pPr>
      <w:bookmarkStart w:id="37" w:name="_Toc24992776"/>
      <w:r>
        <w:t xml:space="preserve">3.5. </w:t>
      </w:r>
      <w:r w:rsidR="000E46E0">
        <w:t>H</w:t>
      </w:r>
      <w:r w:rsidR="008625A4">
        <w:t>ỏi đáp</w:t>
      </w:r>
      <w:r w:rsidR="000E46E0">
        <w:t xml:space="preserve"> và tổng kết khóa đào tạo</w:t>
      </w:r>
      <w:r w:rsidR="008625A4">
        <w:t xml:space="preserve"> (</w:t>
      </w:r>
      <w:r w:rsidR="00A360EE">
        <w:t>thời gian còn lại</w:t>
      </w:r>
      <w:r w:rsidR="008625A4">
        <w:t>)</w:t>
      </w:r>
      <w:bookmarkEnd w:id="37"/>
    </w:p>
    <w:tbl>
      <w:tblPr>
        <w:tblStyle w:val="TableGrid"/>
        <w:tblW w:w="0" w:type="auto"/>
        <w:shd w:val="clear" w:color="auto" w:fill="FFE599" w:themeFill="accent4" w:themeFillTint="66"/>
        <w:tblLook w:val="04A0" w:firstRow="1" w:lastRow="0" w:firstColumn="1" w:lastColumn="0" w:noHBand="0" w:noVBand="1"/>
      </w:tblPr>
      <w:tblGrid>
        <w:gridCol w:w="9629"/>
      </w:tblGrid>
      <w:tr w:rsidR="00822922" w14:paraId="4479D7D7" w14:textId="77777777" w:rsidTr="00822922">
        <w:tc>
          <w:tcPr>
            <w:tcW w:w="9629" w:type="dxa"/>
            <w:shd w:val="clear" w:color="auto" w:fill="FFE599" w:themeFill="accent4" w:themeFillTint="66"/>
          </w:tcPr>
          <w:p w14:paraId="4AAC72AB" w14:textId="77777777" w:rsidR="00822922" w:rsidRPr="00BE61E6" w:rsidRDefault="00822922" w:rsidP="00FB5C20">
            <w:pPr>
              <w:spacing w:before="240"/>
              <w:ind w:left="313" w:right="457"/>
              <w:rPr>
                <w:rFonts w:cs="Times New Roman"/>
                <w:b/>
                <w:bCs/>
                <w:sz w:val="24"/>
                <w:szCs w:val="24"/>
              </w:rPr>
            </w:pPr>
            <w:r w:rsidRPr="00BE61E6">
              <w:rPr>
                <w:rFonts w:cs="Times New Roman"/>
                <w:b/>
                <w:bCs/>
                <w:sz w:val="24"/>
                <w:szCs w:val="24"/>
              </w:rPr>
              <w:t>Ghi chú:</w:t>
            </w:r>
          </w:p>
          <w:p w14:paraId="003B355E" w14:textId="4FBDD530" w:rsidR="00822922" w:rsidRPr="00BE61E6" w:rsidRDefault="00822922" w:rsidP="004F44D8">
            <w:pPr>
              <w:ind w:left="313" w:right="457"/>
              <w:rPr>
                <w:sz w:val="24"/>
                <w:szCs w:val="20"/>
              </w:rPr>
            </w:pPr>
            <w:r w:rsidRPr="00BE61E6">
              <w:rPr>
                <w:rFonts w:cs="Times New Roman"/>
                <w:sz w:val="24"/>
                <w:szCs w:val="24"/>
              </w:rPr>
              <w:t xml:space="preserve">- Phiên bản này được cập nhật và xuất bản vào ngày </w:t>
            </w:r>
            <w:r w:rsidR="00954A24">
              <w:rPr>
                <w:rFonts w:cs="Times New Roman"/>
                <w:sz w:val="24"/>
                <w:szCs w:val="24"/>
              </w:rPr>
              <w:t>30</w:t>
            </w:r>
            <w:r w:rsidRPr="00BE61E6">
              <w:rPr>
                <w:rFonts w:cs="Times New Roman"/>
                <w:sz w:val="24"/>
                <w:szCs w:val="24"/>
              </w:rPr>
              <w:t>/</w:t>
            </w:r>
            <w:r w:rsidR="00E555B8" w:rsidRPr="00BE61E6">
              <w:rPr>
                <w:rFonts w:cs="Times New Roman"/>
                <w:sz w:val="24"/>
                <w:szCs w:val="24"/>
              </w:rPr>
              <w:t>10</w:t>
            </w:r>
            <w:r w:rsidRPr="00BE61E6">
              <w:rPr>
                <w:rFonts w:cs="Times New Roman"/>
                <w:sz w:val="24"/>
                <w:szCs w:val="24"/>
              </w:rPr>
              <w:t xml:space="preserve">/2019. BU Giáo dục sẽ thường xuyên cập nhật, bổ sung liên tục để hoàn thiện và có thêm nhiều thông tin chi tiết. Vui lòng truy cập </w:t>
            </w:r>
            <w:hyperlink r:id="rId11" w:history="1">
              <w:r w:rsidRPr="00BE61E6">
                <w:rPr>
                  <w:rStyle w:val="Hyperlink"/>
                  <w:rFonts w:cs="Times New Roman"/>
                  <w:sz w:val="24"/>
                  <w:szCs w:val="24"/>
                </w:rPr>
                <w:t>http://bit.ly/DaoTaoNoiBoViettelStudy</w:t>
              </w:r>
            </w:hyperlink>
            <w:r w:rsidRPr="00BE61E6">
              <w:rPr>
                <w:rFonts w:cs="Times New Roman"/>
                <w:sz w:val="24"/>
                <w:szCs w:val="24"/>
              </w:rPr>
              <w:t xml:space="preserve"> để cập nhật phiên bản mới nhất. </w:t>
            </w:r>
            <w:r w:rsidRPr="00BE61E6">
              <w:rPr>
                <w:sz w:val="24"/>
                <w:szCs w:val="20"/>
              </w:rPr>
              <w:t xml:space="preserve"> </w:t>
            </w:r>
          </w:p>
          <w:p w14:paraId="4DA816A7" w14:textId="4CDDF525" w:rsidR="00604355" w:rsidRPr="00822922" w:rsidRDefault="00604355" w:rsidP="005F3E99">
            <w:pPr>
              <w:spacing w:after="240"/>
              <w:ind w:left="312" w:right="459"/>
              <w:rPr>
                <w:rFonts w:cs="Times New Roman"/>
                <w:szCs w:val="26"/>
              </w:rPr>
            </w:pPr>
            <w:r w:rsidRPr="00BE61E6">
              <w:rPr>
                <w:sz w:val="24"/>
                <w:szCs w:val="20"/>
              </w:rPr>
              <w:t xml:space="preserve">- Mọi góp ý, vui lòng liên hệ: Nguyễn Hoài Sơn – Email: </w:t>
            </w:r>
            <w:hyperlink r:id="rId12" w:history="1">
              <w:r w:rsidR="00666D3D" w:rsidRPr="00BE61E6">
                <w:rPr>
                  <w:rStyle w:val="Hyperlink"/>
                  <w:sz w:val="24"/>
                  <w:szCs w:val="20"/>
                </w:rPr>
                <w:t>sonnh41@viettel.com.vn</w:t>
              </w:r>
            </w:hyperlink>
            <w:r>
              <w:t xml:space="preserve"> </w:t>
            </w:r>
          </w:p>
        </w:tc>
      </w:tr>
    </w:tbl>
    <w:p w14:paraId="229772D0" w14:textId="216736E3" w:rsidR="00A1629C" w:rsidRDefault="00A1629C" w:rsidP="00BB3C36">
      <w:pPr>
        <w:tabs>
          <w:tab w:val="left" w:pos="2554"/>
        </w:tabs>
        <w:rPr>
          <w:rFonts w:cs="Times New Roman"/>
          <w:szCs w:val="26"/>
        </w:rPr>
      </w:pPr>
    </w:p>
    <w:p w14:paraId="0FB160F5" w14:textId="363D3F1D" w:rsidR="00B11869" w:rsidRPr="00B11869" w:rsidRDefault="00B11869" w:rsidP="00B11869">
      <w:pPr>
        <w:rPr>
          <w:rFonts w:cs="Times New Roman"/>
          <w:szCs w:val="26"/>
        </w:rPr>
      </w:pPr>
    </w:p>
    <w:p w14:paraId="66AB1AB1" w14:textId="77777777" w:rsidR="00B11869" w:rsidRPr="00B11869" w:rsidRDefault="00B11869" w:rsidP="00B11869">
      <w:pPr>
        <w:jc w:val="right"/>
        <w:rPr>
          <w:rFonts w:cs="Times New Roman"/>
          <w:szCs w:val="26"/>
        </w:rPr>
      </w:pPr>
    </w:p>
    <w:sectPr w:rsidR="00B11869" w:rsidRPr="00B11869" w:rsidSect="00F408A3">
      <w:headerReference w:type="default" r:id="rId13"/>
      <w:footerReference w:type="default" r:id="rId14"/>
      <w:pgSz w:w="11907" w:h="16840" w:code="9"/>
      <w:pgMar w:top="1255" w:right="1134" w:bottom="851" w:left="1134" w:header="720" w:footer="5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B111BB" w14:textId="77777777" w:rsidR="00EB7060" w:rsidRDefault="00EB7060" w:rsidP="00D629F0">
      <w:pPr>
        <w:spacing w:before="0" w:after="0"/>
      </w:pPr>
      <w:r>
        <w:separator/>
      </w:r>
    </w:p>
  </w:endnote>
  <w:endnote w:type="continuationSeparator" w:id="0">
    <w:p w14:paraId="2E5AC8FE" w14:textId="77777777" w:rsidR="00EB7060" w:rsidRDefault="00EB7060" w:rsidP="00D629F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4119583"/>
      <w:docPartObj>
        <w:docPartGallery w:val="Page Numbers (Bottom of Page)"/>
        <w:docPartUnique/>
      </w:docPartObj>
    </w:sdtPr>
    <w:sdtEndPr>
      <w:rPr>
        <w:i/>
        <w:iCs/>
        <w:noProof/>
        <w:sz w:val="24"/>
        <w:szCs w:val="24"/>
      </w:rPr>
    </w:sdtEndPr>
    <w:sdtContent>
      <w:p w14:paraId="6F44E49C" w14:textId="0A316243" w:rsidR="00B060AB" w:rsidRPr="00DD5206" w:rsidRDefault="00B060AB" w:rsidP="00DD5206">
        <w:pPr>
          <w:pStyle w:val="Footer"/>
          <w:jc w:val="right"/>
          <w:rPr>
            <w:i/>
            <w:iCs/>
            <w:sz w:val="24"/>
            <w:szCs w:val="24"/>
          </w:rPr>
        </w:pPr>
        <w:r>
          <w:rPr>
            <w:i/>
            <w:iCs/>
            <w:sz w:val="24"/>
            <w:szCs w:val="24"/>
          </w:rPr>
          <w:t xml:space="preserve">Cẩm nang đào tạo Mạng xã hội học tập </w:t>
        </w:r>
        <w:r w:rsidRPr="00DD5206">
          <w:rPr>
            <w:i/>
            <w:iCs/>
            <w:sz w:val="24"/>
            <w:szCs w:val="24"/>
          </w:rPr>
          <w:t xml:space="preserve">ViettelStudy </w:t>
        </w:r>
        <w:r>
          <w:rPr>
            <w:i/>
            <w:iCs/>
            <w:sz w:val="24"/>
            <w:szCs w:val="24"/>
          </w:rPr>
          <w:t>(Lưu hành nội bộ) –</w:t>
        </w:r>
        <w:r w:rsidRPr="00DD5206">
          <w:rPr>
            <w:i/>
            <w:iCs/>
            <w:sz w:val="24"/>
            <w:szCs w:val="24"/>
          </w:rPr>
          <w:t xml:space="preserve"> </w:t>
        </w:r>
        <w:r>
          <w:rPr>
            <w:i/>
            <w:iCs/>
            <w:sz w:val="24"/>
            <w:szCs w:val="24"/>
          </w:rPr>
          <w:t xml:space="preserve">Trang </w:t>
        </w:r>
        <w:r w:rsidRPr="00DD5206">
          <w:rPr>
            <w:i/>
            <w:iCs/>
            <w:sz w:val="24"/>
            <w:szCs w:val="24"/>
          </w:rPr>
          <w:fldChar w:fldCharType="begin"/>
        </w:r>
        <w:r w:rsidRPr="00DD5206">
          <w:rPr>
            <w:i/>
            <w:iCs/>
            <w:sz w:val="24"/>
            <w:szCs w:val="24"/>
          </w:rPr>
          <w:instrText xml:space="preserve"> PAGE   \* MERGEFORMAT </w:instrText>
        </w:r>
        <w:r w:rsidRPr="00DD5206">
          <w:rPr>
            <w:i/>
            <w:iCs/>
            <w:sz w:val="24"/>
            <w:szCs w:val="24"/>
          </w:rPr>
          <w:fldChar w:fldCharType="separate"/>
        </w:r>
        <w:r w:rsidR="00EB3E9A">
          <w:rPr>
            <w:i/>
            <w:iCs/>
            <w:noProof/>
            <w:sz w:val="24"/>
            <w:szCs w:val="24"/>
          </w:rPr>
          <w:t>1</w:t>
        </w:r>
        <w:r w:rsidRPr="00DD5206">
          <w:rPr>
            <w:i/>
            <w:iCs/>
            <w:noProof/>
            <w:sz w:val="24"/>
            <w:szCs w:val="24"/>
          </w:rPr>
          <w:fldChar w:fldCharType="end"/>
        </w:r>
        <w:r>
          <w:rPr>
            <w:i/>
            <w:iCs/>
            <w:noProof/>
            <w:sz w:val="24"/>
            <w:szCs w:val="24"/>
          </w:rPr>
          <w:t>/9</w:t>
        </w:r>
      </w:p>
    </w:sdtContent>
  </w:sdt>
  <w:p w14:paraId="410317CD" w14:textId="77777777" w:rsidR="00B060AB" w:rsidRPr="00247F2D" w:rsidRDefault="00B060AB">
    <w:pPr>
      <w:pStyle w:val="Footer"/>
      <w:rPr>
        <w:sz w:val="22"/>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86590F" w14:textId="77777777" w:rsidR="00EB7060" w:rsidRDefault="00EB7060" w:rsidP="00D629F0">
      <w:pPr>
        <w:spacing w:before="0" w:after="0"/>
      </w:pPr>
      <w:r>
        <w:separator/>
      </w:r>
    </w:p>
  </w:footnote>
  <w:footnote w:type="continuationSeparator" w:id="0">
    <w:p w14:paraId="47F29423" w14:textId="77777777" w:rsidR="00EB7060" w:rsidRDefault="00EB7060" w:rsidP="00D629F0">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1F3B8" w14:textId="77777777" w:rsidR="00B060AB" w:rsidRDefault="00B060AB" w:rsidP="00DD5206">
    <w:pPr>
      <w:pStyle w:val="Header"/>
      <w:jc w:val="right"/>
    </w:pPr>
    <w:r>
      <w:rPr>
        <w:noProof/>
      </w:rPr>
      <w:drawing>
        <wp:anchor distT="0" distB="0" distL="114300" distR="114300" simplePos="0" relativeHeight="251658240" behindDoc="0" locked="0" layoutInCell="1" allowOverlap="1" wp14:anchorId="1FC91F32" wp14:editId="01BE7EAF">
          <wp:simplePos x="0" y="0"/>
          <wp:positionH relativeFrom="column">
            <wp:posOffset>4634230</wp:posOffset>
          </wp:positionH>
          <wp:positionV relativeFrom="paragraph">
            <wp:posOffset>-112700</wp:posOffset>
          </wp:positionV>
          <wp:extent cx="1479018" cy="347452"/>
          <wp:effectExtent l="0" t="0" r="6985" b="0"/>
          <wp:wrapNone/>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vts53.png"/>
                  <pic:cNvPicPr/>
                </pic:nvPicPr>
                <pic:blipFill>
                  <a:blip r:embed="rId1">
                    <a:extLst>
                      <a:ext uri="{28A0092B-C50C-407E-A947-70E740481C1C}">
                        <a14:useLocalDpi xmlns:a14="http://schemas.microsoft.com/office/drawing/2010/main" val="0"/>
                      </a:ext>
                    </a:extLst>
                  </a:blip>
                  <a:stretch>
                    <a:fillRect/>
                  </a:stretch>
                </pic:blipFill>
                <pic:spPr>
                  <a:xfrm>
                    <a:off x="0" y="0"/>
                    <a:ext cx="1479018" cy="34745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E7A69"/>
    <w:multiLevelType w:val="hybridMultilevel"/>
    <w:tmpl w:val="C4EE83A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5D61368"/>
    <w:multiLevelType w:val="hybridMultilevel"/>
    <w:tmpl w:val="3A089EFE"/>
    <w:lvl w:ilvl="0" w:tplc="8EDC1D1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98C6456"/>
    <w:multiLevelType w:val="hybridMultilevel"/>
    <w:tmpl w:val="1A7662EC"/>
    <w:lvl w:ilvl="0" w:tplc="8EDC1D1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AFD"/>
    <w:rsid w:val="0000033E"/>
    <w:rsid w:val="000016D2"/>
    <w:rsid w:val="00003616"/>
    <w:rsid w:val="000040A5"/>
    <w:rsid w:val="0000474F"/>
    <w:rsid w:val="00004AB9"/>
    <w:rsid w:val="000071AE"/>
    <w:rsid w:val="00007CBD"/>
    <w:rsid w:val="00010235"/>
    <w:rsid w:val="000123F0"/>
    <w:rsid w:val="00014FAE"/>
    <w:rsid w:val="000163E2"/>
    <w:rsid w:val="00017AC3"/>
    <w:rsid w:val="00020E8A"/>
    <w:rsid w:val="00023ABB"/>
    <w:rsid w:val="00024410"/>
    <w:rsid w:val="00024505"/>
    <w:rsid w:val="00024F1A"/>
    <w:rsid w:val="00026C5F"/>
    <w:rsid w:val="00026FBE"/>
    <w:rsid w:val="00030A3D"/>
    <w:rsid w:val="00035475"/>
    <w:rsid w:val="0003693A"/>
    <w:rsid w:val="000379AD"/>
    <w:rsid w:val="000460B1"/>
    <w:rsid w:val="00046B9D"/>
    <w:rsid w:val="00046DD8"/>
    <w:rsid w:val="00047DE1"/>
    <w:rsid w:val="00051EE7"/>
    <w:rsid w:val="000526BD"/>
    <w:rsid w:val="000545B0"/>
    <w:rsid w:val="00054932"/>
    <w:rsid w:val="00060253"/>
    <w:rsid w:val="000633EB"/>
    <w:rsid w:val="000725AC"/>
    <w:rsid w:val="00072754"/>
    <w:rsid w:val="00072CA2"/>
    <w:rsid w:val="00075474"/>
    <w:rsid w:val="00076489"/>
    <w:rsid w:val="000777B1"/>
    <w:rsid w:val="00077CC0"/>
    <w:rsid w:val="00081CEC"/>
    <w:rsid w:val="00082334"/>
    <w:rsid w:val="000825AD"/>
    <w:rsid w:val="00085BF9"/>
    <w:rsid w:val="00086F55"/>
    <w:rsid w:val="0009128F"/>
    <w:rsid w:val="00091547"/>
    <w:rsid w:val="00093E10"/>
    <w:rsid w:val="00094184"/>
    <w:rsid w:val="000A02C9"/>
    <w:rsid w:val="000A0A7E"/>
    <w:rsid w:val="000A11DB"/>
    <w:rsid w:val="000A1D71"/>
    <w:rsid w:val="000A4C3E"/>
    <w:rsid w:val="000A54F0"/>
    <w:rsid w:val="000A5CE8"/>
    <w:rsid w:val="000A6E8E"/>
    <w:rsid w:val="000A6F94"/>
    <w:rsid w:val="000A7270"/>
    <w:rsid w:val="000A7938"/>
    <w:rsid w:val="000B1C36"/>
    <w:rsid w:val="000B2A38"/>
    <w:rsid w:val="000C0149"/>
    <w:rsid w:val="000C38AE"/>
    <w:rsid w:val="000C40A0"/>
    <w:rsid w:val="000C5321"/>
    <w:rsid w:val="000C7D57"/>
    <w:rsid w:val="000D1267"/>
    <w:rsid w:val="000D3615"/>
    <w:rsid w:val="000D5772"/>
    <w:rsid w:val="000D77E0"/>
    <w:rsid w:val="000E07C0"/>
    <w:rsid w:val="000E3DB0"/>
    <w:rsid w:val="000E46E0"/>
    <w:rsid w:val="000E4B73"/>
    <w:rsid w:val="000E5A5E"/>
    <w:rsid w:val="000E67A7"/>
    <w:rsid w:val="000F0151"/>
    <w:rsid w:val="000F0F8D"/>
    <w:rsid w:val="000F1EEC"/>
    <w:rsid w:val="000F27A1"/>
    <w:rsid w:val="000F4976"/>
    <w:rsid w:val="000F4BE2"/>
    <w:rsid w:val="000F5B3A"/>
    <w:rsid w:val="000F5F4A"/>
    <w:rsid w:val="000F708E"/>
    <w:rsid w:val="000F7E54"/>
    <w:rsid w:val="0010191E"/>
    <w:rsid w:val="00101E5B"/>
    <w:rsid w:val="00104F38"/>
    <w:rsid w:val="00105250"/>
    <w:rsid w:val="00105D14"/>
    <w:rsid w:val="0010666C"/>
    <w:rsid w:val="001069BC"/>
    <w:rsid w:val="00107B17"/>
    <w:rsid w:val="00110BB8"/>
    <w:rsid w:val="00110F33"/>
    <w:rsid w:val="00111955"/>
    <w:rsid w:val="00111E2B"/>
    <w:rsid w:val="0012047C"/>
    <w:rsid w:val="00120C76"/>
    <w:rsid w:val="00120D1C"/>
    <w:rsid w:val="00121280"/>
    <w:rsid w:val="001232B6"/>
    <w:rsid w:val="00124169"/>
    <w:rsid w:val="00125B5F"/>
    <w:rsid w:val="00127E7B"/>
    <w:rsid w:val="001302E1"/>
    <w:rsid w:val="00130825"/>
    <w:rsid w:val="0013177E"/>
    <w:rsid w:val="00131935"/>
    <w:rsid w:val="00131CE8"/>
    <w:rsid w:val="001355B2"/>
    <w:rsid w:val="0013653D"/>
    <w:rsid w:val="00137DCC"/>
    <w:rsid w:val="00142242"/>
    <w:rsid w:val="00143486"/>
    <w:rsid w:val="00143E42"/>
    <w:rsid w:val="001458CC"/>
    <w:rsid w:val="001505A2"/>
    <w:rsid w:val="001512A9"/>
    <w:rsid w:val="0015176D"/>
    <w:rsid w:val="00154E89"/>
    <w:rsid w:val="00155186"/>
    <w:rsid w:val="00155F54"/>
    <w:rsid w:val="00157DDF"/>
    <w:rsid w:val="001610E3"/>
    <w:rsid w:val="00163531"/>
    <w:rsid w:val="001636E0"/>
    <w:rsid w:val="00163E4F"/>
    <w:rsid w:val="0016538C"/>
    <w:rsid w:val="00165665"/>
    <w:rsid w:val="00165FF3"/>
    <w:rsid w:val="00166399"/>
    <w:rsid w:val="00172133"/>
    <w:rsid w:val="00172A5D"/>
    <w:rsid w:val="00172FFC"/>
    <w:rsid w:val="00173575"/>
    <w:rsid w:val="00175448"/>
    <w:rsid w:val="0017753F"/>
    <w:rsid w:val="00180ED3"/>
    <w:rsid w:val="00181647"/>
    <w:rsid w:val="001873B3"/>
    <w:rsid w:val="00191713"/>
    <w:rsid w:val="001935FA"/>
    <w:rsid w:val="00196777"/>
    <w:rsid w:val="001A008C"/>
    <w:rsid w:val="001A0F5A"/>
    <w:rsid w:val="001A1770"/>
    <w:rsid w:val="001A1851"/>
    <w:rsid w:val="001A330A"/>
    <w:rsid w:val="001A3C74"/>
    <w:rsid w:val="001A45C9"/>
    <w:rsid w:val="001A6241"/>
    <w:rsid w:val="001A7E14"/>
    <w:rsid w:val="001B0971"/>
    <w:rsid w:val="001B1D9A"/>
    <w:rsid w:val="001B3613"/>
    <w:rsid w:val="001B55D9"/>
    <w:rsid w:val="001C342A"/>
    <w:rsid w:val="001C5DE1"/>
    <w:rsid w:val="001C640D"/>
    <w:rsid w:val="001C77F8"/>
    <w:rsid w:val="001C7BFC"/>
    <w:rsid w:val="001D04B2"/>
    <w:rsid w:val="001D1387"/>
    <w:rsid w:val="001D7746"/>
    <w:rsid w:val="001E192E"/>
    <w:rsid w:val="001E1CC7"/>
    <w:rsid w:val="001E2273"/>
    <w:rsid w:val="001E3CB7"/>
    <w:rsid w:val="001E420C"/>
    <w:rsid w:val="001E5076"/>
    <w:rsid w:val="001E54AB"/>
    <w:rsid w:val="001E56E7"/>
    <w:rsid w:val="001E77B9"/>
    <w:rsid w:val="001F00F1"/>
    <w:rsid w:val="001F0CED"/>
    <w:rsid w:val="001F24DD"/>
    <w:rsid w:val="001F3C11"/>
    <w:rsid w:val="001F421F"/>
    <w:rsid w:val="001F4788"/>
    <w:rsid w:val="001F49C2"/>
    <w:rsid w:val="002050EA"/>
    <w:rsid w:val="00206D17"/>
    <w:rsid w:val="00210F60"/>
    <w:rsid w:val="002110A4"/>
    <w:rsid w:val="00212408"/>
    <w:rsid w:val="00213C50"/>
    <w:rsid w:val="0021790A"/>
    <w:rsid w:val="00217D71"/>
    <w:rsid w:val="00220904"/>
    <w:rsid w:val="00223744"/>
    <w:rsid w:val="0022777C"/>
    <w:rsid w:val="00233568"/>
    <w:rsid w:val="00235B9E"/>
    <w:rsid w:val="00236162"/>
    <w:rsid w:val="00237631"/>
    <w:rsid w:val="002434D1"/>
    <w:rsid w:val="00243996"/>
    <w:rsid w:val="00243A06"/>
    <w:rsid w:val="00244479"/>
    <w:rsid w:val="00247981"/>
    <w:rsid w:val="00247F2D"/>
    <w:rsid w:val="002507BD"/>
    <w:rsid w:val="00251B4B"/>
    <w:rsid w:val="00252F1B"/>
    <w:rsid w:val="0025328B"/>
    <w:rsid w:val="00254639"/>
    <w:rsid w:val="0025505D"/>
    <w:rsid w:val="00256367"/>
    <w:rsid w:val="0025688F"/>
    <w:rsid w:val="0026370B"/>
    <w:rsid w:val="0026610A"/>
    <w:rsid w:val="0026693C"/>
    <w:rsid w:val="002708C8"/>
    <w:rsid w:val="002719DA"/>
    <w:rsid w:val="00275272"/>
    <w:rsid w:val="0027544E"/>
    <w:rsid w:val="002772D8"/>
    <w:rsid w:val="00277FBD"/>
    <w:rsid w:val="0028327B"/>
    <w:rsid w:val="00283A8D"/>
    <w:rsid w:val="00284406"/>
    <w:rsid w:val="00290545"/>
    <w:rsid w:val="002906A8"/>
    <w:rsid w:val="002906FC"/>
    <w:rsid w:val="00291FAA"/>
    <w:rsid w:val="0029382A"/>
    <w:rsid w:val="00297BDD"/>
    <w:rsid w:val="002A0C8C"/>
    <w:rsid w:val="002A1133"/>
    <w:rsid w:val="002A27A7"/>
    <w:rsid w:val="002A27DD"/>
    <w:rsid w:val="002A6F20"/>
    <w:rsid w:val="002A7225"/>
    <w:rsid w:val="002B0714"/>
    <w:rsid w:val="002B0C2F"/>
    <w:rsid w:val="002B1808"/>
    <w:rsid w:val="002B22F4"/>
    <w:rsid w:val="002B31BB"/>
    <w:rsid w:val="002B480D"/>
    <w:rsid w:val="002B4E43"/>
    <w:rsid w:val="002B50CD"/>
    <w:rsid w:val="002B55A1"/>
    <w:rsid w:val="002B65ED"/>
    <w:rsid w:val="002C0324"/>
    <w:rsid w:val="002C0A38"/>
    <w:rsid w:val="002C1211"/>
    <w:rsid w:val="002C311F"/>
    <w:rsid w:val="002C3CEE"/>
    <w:rsid w:val="002C7410"/>
    <w:rsid w:val="002D0263"/>
    <w:rsid w:val="002D37F1"/>
    <w:rsid w:val="002D5B34"/>
    <w:rsid w:val="002D6B08"/>
    <w:rsid w:val="002D7891"/>
    <w:rsid w:val="002E24E0"/>
    <w:rsid w:val="002E2691"/>
    <w:rsid w:val="002E4184"/>
    <w:rsid w:val="002E57B7"/>
    <w:rsid w:val="002F09C2"/>
    <w:rsid w:val="002F5F95"/>
    <w:rsid w:val="002F7C12"/>
    <w:rsid w:val="002F7DE4"/>
    <w:rsid w:val="00300B47"/>
    <w:rsid w:val="00302D1D"/>
    <w:rsid w:val="00303818"/>
    <w:rsid w:val="0030590C"/>
    <w:rsid w:val="0031038E"/>
    <w:rsid w:val="00312650"/>
    <w:rsid w:val="0031296C"/>
    <w:rsid w:val="00313A3B"/>
    <w:rsid w:val="00316B7F"/>
    <w:rsid w:val="00317597"/>
    <w:rsid w:val="00320F34"/>
    <w:rsid w:val="00322ED3"/>
    <w:rsid w:val="00324D10"/>
    <w:rsid w:val="00325130"/>
    <w:rsid w:val="003252BF"/>
    <w:rsid w:val="00325816"/>
    <w:rsid w:val="0032646D"/>
    <w:rsid w:val="00326CF5"/>
    <w:rsid w:val="00331BFC"/>
    <w:rsid w:val="00331D29"/>
    <w:rsid w:val="00333C0A"/>
    <w:rsid w:val="0033414C"/>
    <w:rsid w:val="00334826"/>
    <w:rsid w:val="00335163"/>
    <w:rsid w:val="0033733A"/>
    <w:rsid w:val="0034047C"/>
    <w:rsid w:val="00340762"/>
    <w:rsid w:val="003430C0"/>
    <w:rsid w:val="003434B9"/>
    <w:rsid w:val="00344B84"/>
    <w:rsid w:val="00345472"/>
    <w:rsid w:val="0034665C"/>
    <w:rsid w:val="003520FE"/>
    <w:rsid w:val="00352325"/>
    <w:rsid w:val="003574B9"/>
    <w:rsid w:val="00357C37"/>
    <w:rsid w:val="00360B1A"/>
    <w:rsid w:val="0036197E"/>
    <w:rsid w:val="00362320"/>
    <w:rsid w:val="00364552"/>
    <w:rsid w:val="00364CBD"/>
    <w:rsid w:val="00364D23"/>
    <w:rsid w:val="00364DE7"/>
    <w:rsid w:val="0036731B"/>
    <w:rsid w:val="003677FE"/>
    <w:rsid w:val="00367851"/>
    <w:rsid w:val="0036794E"/>
    <w:rsid w:val="00370BBA"/>
    <w:rsid w:val="00371921"/>
    <w:rsid w:val="00371D9F"/>
    <w:rsid w:val="00373064"/>
    <w:rsid w:val="00373DB2"/>
    <w:rsid w:val="003747A8"/>
    <w:rsid w:val="00375716"/>
    <w:rsid w:val="00377FF6"/>
    <w:rsid w:val="00391452"/>
    <w:rsid w:val="00392465"/>
    <w:rsid w:val="00392D14"/>
    <w:rsid w:val="00392D90"/>
    <w:rsid w:val="00396837"/>
    <w:rsid w:val="003A0AA6"/>
    <w:rsid w:val="003A1302"/>
    <w:rsid w:val="003A1392"/>
    <w:rsid w:val="003A1799"/>
    <w:rsid w:val="003A224E"/>
    <w:rsid w:val="003A2E9E"/>
    <w:rsid w:val="003A3055"/>
    <w:rsid w:val="003A5DBB"/>
    <w:rsid w:val="003A5F54"/>
    <w:rsid w:val="003B03BB"/>
    <w:rsid w:val="003B1BCD"/>
    <w:rsid w:val="003B5193"/>
    <w:rsid w:val="003B5A89"/>
    <w:rsid w:val="003C0244"/>
    <w:rsid w:val="003C05A3"/>
    <w:rsid w:val="003C06CF"/>
    <w:rsid w:val="003C1E2E"/>
    <w:rsid w:val="003C2356"/>
    <w:rsid w:val="003C2DA1"/>
    <w:rsid w:val="003C2FDA"/>
    <w:rsid w:val="003C49E9"/>
    <w:rsid w:val="003C4F23"/>
    <w:rsid w:val="003C5D28"/>
    <w:rsid w:val="003C7530"/>
    <w:rsid w:val="003D28EC"/>
    <w:rsid w:val="003D37AD"/>
    <w:rsid w:val="003D38EA"/>
    <w:rsid w:val="003D6224"/>
    <w:rsid w:val="003D711E"/>
    <w:rsid w:val="003E022A"/>
    <w:rsid w:val="003E0FF4"/>
    <w:rsid w:val="003E12CA"/>
    <w:rsid w:val="003E1AFD"/>
    <w:rsid w:val="003E37BA"/>
    <w:rsid w:val="003E39D1"/>
    <w:rsid w:val="003E65FE"/>
    <w:rsid w:val="003E7F52"/>
    <w:rsid w:val="003F4974"/>
    <w:rsid w:val="003F4F1F"/>
    <w:rsid w:val="003F7A8E"/>
    <w:rsid w:val="00400C7D"/>
    <w:rsid w:val="004029E6"/>
    <w:rsid w:val="00403663"/>
    <w:rsid w:val="0040583E"/>
    <w:rsid w:val="004068C7"/>
    <w:rsid w:val="00406AD4"/>
    <w:rsid w:val="00406DD1"/>
    <w:rsid w:val="004075AF"/>
    <w:rsid w:val="00407D68"/>
    <w:rsid w:val="00412498"/>
    <w:rsid w:val="004124B8"/>
    <w:rsid w:val="00416883"/>
    <w:rsid w:val="00421082"/>
    <w:rsid w:val="00421135"/>
    <w:rsid w:val="00423C0E"/>
    <w:rsid w:val="004255B2"/>
    <w:rsid w:val="00425675"/>
    <w:rsid w:val="0042744E"/>
    <w:rsid w:val="00427D65"/>
    <w:rsid w:val="00430786"/>
    <w:rsid w:val="004319AD"/>
    <w:rsid w:val="00431C76"/>
    <w:rsid w:val="004325C3"/>
    <w:rsid w:val="00433B52"/>
    <w:rsid w:val="0043535C"/>
    <w:rsid w:val="00435962"/>
    <w:rsid w:val="004418D5"/>
    <w:rsid w:val="00445650"/>
    <w:rsid w:val="004465AA"/>
    <w:rsid w:val="00450EAC"/>
    <w:rsid w:val="00454325"/>
    <w:rsid w:val="00455E69"/>
    <w:rsid w:val="004570BC"/>
    <w:rsid w:val="00460026"/>
    <w:rsid w:val="0046052E"/>
    <w:rsid w:val="00460D5A"/>
    <w:rsid w:val="004612DE"/>
    <w:rsid w:val="00461CB4"/>
    <w:rsid w:val="004653DF"/>
    <w:rsid w:val="004709E3"/>
    <w:rsid w:val="00472C0A"/>
    <w:rsid w:val="00473A65"/>
    <w:rsid w:val="00473DA4"/>
    <w:rsid w:val="00474AAC"/>
    <w:rsid w:val="00475224"/>
    <w:rsid w:val="00476515"/>
    <w:rsid w:val="004772E5"/>
    <w:rsid w:val="004810D1"/>
    <w:rsid w:val="00482FD7"/>
    <w:rsid w:val="00486A89"/>
    <w:rsid w:val="00487CB3"/>
    <w:rsid w:val="00491F72"/>
    <w:rsid w:val="00492C58"/>
    <w:rsid w:val="00492E69"/>
    <w:rsid w:val="00493ADF"/>
    <w:rsid w:val="00494F2E"/>
    <w:rsid w:val="00495122"/>
    <w:rsid w:val="004967DF"/>
    <w:rsid w:val="004977F0"/>
    <w:rsid w:val="004B0614"/>
    <w:rsid w:val="004B0744"/>
    <w:rsid w:val="004B0B7B"/>
    <w:rsid w:val="004B1043"/>
    <w:rsid w:val="004B6FEB"/>
    <w:rsid w:val="004B7474"/>
    <w:rsid w:val="004C6F97"/>
    <w:rsid w:val="004D03E5"/>
    <w:rsid w:val="004D042A"/>
    <w:rsid w:val="004D0DF1"/>
    <w:rsid w:val="004D1407"/>
    <w:rsid w:val="004D1A1F"/>
    <w:rsid w:val="004D1BEB"/>
    <w:rsid w:val="004D2EF7"/>
    <w:rsid w:val="004D3957"/>
    <w:rsid w:val="004D4A86"/>
    <w:rsid w:val="004D62E9"/>
    <w:rsid w:val="004E05DC"/>
    <w:rsid w:val="004E1458"/>
    <w:rsid w:val="004E5857"/>
    <w:rsid w:val="004E67EE"/>
    <w:rsid w:val="004E75BD"/>
    <w:rsid w:val="004E7E3B"/>
    <w:rsid w:val="004F20A3"/>
    <w:rsid w:val="004F2EF4"/>
    <w:rsid w:val="004F3534"/>
    <w:rsid w:val="004F44D8"/>
    <w:rsid w:val="004F513A"/>
    <w:rsid w:val="004F71B2"/>
    <w:rsid w:val="005037C6"/>
    <w:rsid w:val="00503B2F"/>
    <w:rsid w:val="005053BF"/>
    <w:rsid w:val="005062DB"/>
    <w:rsid w:val="005064A2"/>
    <w:rsid w:val="00507871"/>
    <w:rsid w:val="00511620"/>
    <w:rsid w:val="00511969"/>
    <w:rsid w:val="005121D1"/>
    <w:rsid w:val="00513840"/>
    <w:rsid w:val="00513E40"/>
    <w:rsid w:val="0051547C"/>
    <w:rsid w:val="005159A9"/>
    <w:rsid w:val="00516A23"/>
    <w:rsid w:val="005175B8"/>
    <w:rsid w:val="005211FB"/>
    <w:rsid w:val="00523213"/>
    <w:rsid w:val="00524B8C"/>
    <w:rsid w:val="00525C29"/>
    <w:rsid w:val="00526ED7"/>
    <w:rsid w:val="00527469"/>
    <w:rsid w:val="00527C5D"/>
    <w:rsid w:val="00530E6E"/>
    <w:rsid w:val="0053103C"/>
    <w:rsid w:val="00532687"/>
    <w:rsid w:val="005326BD"/>
    <w:rsid w:val="0053465C"/>
    <w:rsid w:val="005400B4"/>
    <w:rsid w:val="00540EAD"/>
    <w:rsid w:val="00541B2A"/>
    <w:rsid w:val="005439C7"/>
    <w:rsid w:val="00543FDE"/>
    <w:rsid w:val="0054641B"/>
    <w:rsid w:val="00546DCF"/>
    <w:rsid w:val="00550160"/>
    <w:rsid w:val="00551A3D"/>
    <w:rsid w:val="005563DD"/>
    <w:rsid w:val="00563A49"/>
    <w:rsid w:val="00563BC1"/>
    <w:rsid w:val="00564889"/>
    <w:rsid w:val="0056542D"/>
    <w:rsid w:val="00565B7A"/>
    <w:rsid w:val="005674BA"/>
    <w:rsid w:val="00567DB7"/>
    <w:rsid w:val="00570B1F"/>
    <w:rsid w:val="00570CEF"/>
    <w:rsid w:val="00572427"/>
    <w:rsid w:val="00586C7E"/>
    <w:rsid w:val="00587D87"/>
    <w:rsid w:val="00590297"/>
    <w:rsid w:val="00591723"/>
    <w:rsid w:val="0059291B"/>
    <w:rsid w:val="00592A01"/>
    <w:rsid w:val="00592BD8"/>
    <w:rsid w:val="005951F2"/>
    <w:rsid w:val="005A1864"/>
    <w:rsid w:val="005A1A42"/>
    <w:rsid w:val="005A211C"/>
    <w:rsid w:val="005A6618"/>
    <w:rsid w:val="005A6D23"/>
    <w:rsid w:val="005A6DE7"/>
    <w:rsid w:val="005B21FB"/>
    <w:rsid w:val="005B429C"/>
    <w:rsid w:val="005B4AA4"/>
    <w:rsid w:val="005B55EF"/>
    <w:rsid w:val="005C0E47"/>
    <w:rsid w:val="005C15F5"/>
    <w:rsid w:val="005C466C"/>
    <w:rsid w:val="005C4C5A"/>
    <w:rsid w:val="005C573A"/>
    <w:rsid w:val="005C5D6D"/>
    <w:rsid w:val="005C71E6"/>
    <w:rsid w:val="005D18C2"/>
    <w:rsid w:val="005D247F"/>
    <w:rsid w:val="005D4069"/>
    <w:rsid w:val="005D4C19"/>
    <w:rsid w:val="005D562E"/>
    <w:rsid w:val="005D7882"/>
    <w:rsid w:val="005E2096"/>
    <w:rsid w:val="005E20DB"/>
    <w:rsid w:val="005E5EA2"/>
    <w:rsid w:val="005E6646"/>
    <w:rsid w:val="005E6B4B"/>
    <w:rsid w:val="005E7FB3"/>
    <w:rsid w:val="005F2677"/>
    <w:rsid w:val="005F2E0E"/>
    <w:rsid w:val="005F3E99"/>
    <w:rsid w:val="005F4610"/>
    <w:rsid w:val="005F4A32"/>
    <w:rsid w:val="005F631D"/>
    <w:rsid w:val="005F683A"/>
    <w:rsid w:val="006035D0"/>
    <w:rsid w:val="00604355"/>
    <w:rsid w:val="00604F64"/>
    <w:rsid w:val="006058D7"/>
    <w:rsid w:val="006059EF"/>
    <w:rsid w:val="00611490"/>
    <w:rsid w:val="00617D65"/>
    <w:rsid w:val="00621681"/>
    <w:rsid w:val="00621D16"/>
    <w:rsid w:val="00623826"/>
    <w:rsid w:val="00623846"/>
    <w:rsid w:val="00625868"/>
    <w:rsid w:val="006264A8"/>
    <w:rsid w:val="0063240D"/>
    <w:rsid w:val="00632AB1"/>
    <w:rsid w:val="00634206"/>
    <w:rsid w:val="00635173"/>
    <w:rsid w:val="00636FF1"/>
    <w:rsid w:val="006376D1"/>
    <w:rsid w:val="006379D2"/>
    <w:rsid w:val="006401AA"/>
    <w:rsid w:val="006405EE"/>
    <w:rsid w:val="00641014"/>
    <w:rsid w:val="0064172A"/>
    <w:rsid w:val="00643366"/>
    <w:rsid w:val="00644FB5"/>
    <w:rsid w:val="00645A65"/>
    <w:rsid w:val="0064651E"/>
    <w:rsid w:val="00647AAC"/>
    <w:rsid w:val="00650A13"/>
    <w:rsid w:val="00652EE9"/>
    <w:rsid w:val="006626D4"/>
    <w:rsid w:val="006628F7"/>
    <w:rsid w:val="00666D3D"/>
    <w:rsid w:val="00670A3D"/>
    <w:rsid w:val="006761D5"/>
    <w:rsid w:val="006763FA"/>
    <w:rsid w:val="00682914"/>
    <w:rsid w:val="006845CE"/>
    <w:rsid w:val="00684CD6"/>
    <w:rsid w:val="0068629C"/>
    <w:rsid w:val="0068708A"/>
    <w:rsid w:val="00690A26"/>
    <w:rsid w:val="006914B2"/>
    <w:rsid w:val="0069257B"/>
    <w:rsid w:val="006A03D2"/>
    <w:rsid w:val="006A0A6F"/>
    <w:rsid w:val="006A0E73"/>
    <w:rsid w:val="006A0EDC"/>
    <w:rsid w:val="006A20BC"/>
    <w:rsid w:val="006A3292"/>
    <w:rsid w:val="006A3643"/>
    <w:rsid w:val="006A37ED"/>
    <w:rsid w:val="006A4FDC"/>
    <w:rsid w:val="006B4080"/>
    <w:rsid w:val="006B5146"/>
    <w:rsid w:val="006B7982"/>
    <w:rsid w:val="006C0762"/>
    <w:rsid w:val="006C07BC"/>
    <w:rsid w:val="006C3F15"/>
    <w:rsid w:val="006C42DC"/>
    <w:rsid w:val="006D0DE8"/>
    <w:rsid w:val="006D1FE0"/>
    <w:rsid w:val="006D20DE"/>
    <w:rsid w:val="006D24BF"/>
    <w:rsid w:val="006D28E9"/>
    <w:rsid w:val="006D5D55"/>
    <w:rsid w:val="006D72C8"/>
    <w:rsid w:val="006E3545"/>
    <w:rsid w:val="006E50F0"/>
    <w:rsid w:val="006E6001"/>
    <w:rsid w:val="006E64B5"/>
    <w:rsid w:val="006E690F"/>
    <w:rsid w:val="006E6C4E"/>
    <w:rsid w:val="006F149C"/>
    <w:rsid w:val="006F1CF9"/>
    <w:rsid w:val="006F2813"/>
    <w:rsid w:val="006F3488"/>
    <w:rsid w:val="006F4629"/>
    <w:rsid w:val="006F4894"/>
    <w:rsid w:val="006F7845"/>
    <w:rsid w:val="007025B3"/>
    <w:rsid w:val="00704547"/>
    <w:rsid w:val="00710E83"/>
    <w:rsid w:val="007145D8"/>
    <w:rsid w:val="00715A91"/>
    <w:rsid w:val="007179F7"/>
    <w:rsid w:val="0072193C"/>
    <w:rsid w:val="00721D6B"/>
    <w:rsid w:val="00730EA8"/>
    <w:rsid w:val="007314FA"/>
    <w:rsid w:val="00734D95"/>
    <w:rsid w:val="00735A45"/>
    <w:rsid w:val="00735B14"/>
    <w:rsid w:val="00736634"/>
    <w:rsid w:val="0074082D"/>
    <w:rsid w:val="00740B64"/>
    <w:rsid w:val="00741632"/>
    <w:rsid w:val="0075287C"/>
    <w:rsid w:val="00753E25"/>
    <w:rsid w:val="00754230"/>
    <w:rsid w:val="00756D52"/>
    <w:rsid w:val="007578E8"/>
    <w:rsid w:val="00762665"/>
    <w:rsid w:val="00763E0B"/>
    <w:rsid w:val="00763F33"/>
    <w:rsid w:val="007641C2"/>
    <w:rsid w:val="0076458D"/>
    <w:rsid w:val="00764DFB"/>
    <w:rsid w:val="00765CC0"/>
    <w:rsid w:val="00766C66"/>
    <w:rsid w:val="00767BA6"/>
    <w:rsid w:val="007721F8"/>
    <w:rsid w:val="00775785"/>
    <w:rsid w:val="00776D77"/>
    <w:rsid w:val="00776E2F"/>
    <w:rsid w:val="00777F35"/>
    <w:rsid w:val="00780474"/>
    <w:rsid w:val="007846DF"/>
    <w:rsid w:val="00787946"/>
    <w:rsid w:val="0079051C"/>
    <w:rsid w:val="00791089"/>
    <w:rsid w:val="00791A4C"/>
    <w:rsid w:val="00791D96"/>
    <w:rsid w:val="007924CE"/>
    <w:rsid w:val="00794B50"/>
    <w:rsid w:val="007A11E0"/>
    <w:rsid w:val="007A1253"/>
    <w:rsid w:val="007A3DCA"/>
    <w:rsid w:val="007A5A95"/>
    <w:rsid w:val="007A6611"/>
    <w:rsid w:val="007A6F84"/>
    <w:rsid w:val="007A73C0"/>
    <w:rsid w:val="007A7F9C"/>
    <w:rsid w:val="007B28EC"/>
    <w:rsid w:val="007B31FD"/>
    <w:rsid w:val="007B3465"/>
    <w:rsid w:val="007B7E2D"/>
    <w:rsid w:val="007C0425"/>
    <w:rsid w:val="007C293A"/>
    <w:rsid w:val="007C329B"/>
    <w:rsid w:val="007C40B5"/>
    <w:rsid w:val="007C4BE8"/>
    <w:rsid w:val="007C4C12"/>
    <w:rsid w:val="007D2942"/>
    <w:rsid w:val="007D4010"/>
    <w:rsid w:val="007D5924"/>
    <w:rsid w:val="007D6239"/>
    <w:rsid w:val="007E03D2"/>
    <w:rsid w:val="007E0E16"/>
    <w:rsid w:val="007E1E71"/>
    <w:rsid w:val="007E2579"/>
    <w:rsid w:val="007E2DF0"/>
    <w:rsid w:val="007E4530"/>
    <w:rsid w:val="007E496D"/>
    <w:rsid w:val="007E51D8"/>
    <w:rsid w:val="007E5B0B"/>
    <w:rsid w:val="007E6045"/>
    <w:rsid w:val="007E66F8"/>
    <w:rsid w:val="007F059D"/>
    <w:rsid w:val="007F15C3"/>
    <w:rsid w:val="007F396E"/>
    <w:rsid w:val="007F66B1"/>
    <w:rsid w:val="008014D7"/>
    <w:rsid w:val="0080390A"/>
    <w:rsid w:val="0080409B"/>
    <w:rsid w:val="008042D5"/>
    <w:rsid w:val="00804924"/>
    <w:rsid w:val="00805026"/>
    <w:rsid w:val="008057B6"/>
    <w:rsid w:val="00807E20"/>
    <w:rsid w:val="00810053"/>
    <w:rsid w:val="0081098C"/>
    <w:rsid w:val="00812228"/>
    <w:rsid w:val="00812CBC"/>
    <w:rsid w:val="00820622"/>
    <w:rsid w:val="0082153C"/>
    <w:rsid w:val="0082187C"/>
    <w:rsid w:val="00822772"/>
    <w:rsid w:val="00822922"/>
    <w:rsid w:val="00823DBD"/>
    <w:rsid w:val="00825355"/>
    <w:rsid w:val="00826906"/>
    <w:rsid w:val="00827230"/>
    <w:rsid w:val="00831B5E"/>
    <w:rsid w:val="00832AC4"/>
    <w:rsid w:val="0083667B"/>
    <w:rsid w:val="00836AB1"/>
    <w:rsid w:val="00837866"/>
    <w:rsid w:val="00840BBE"/>
    <w:rsid w:val="00845CA7"/>
    <w:rsid w:val="00853DF7"/>
    <w:rsid w:val="00856A02"/>
    <w:rsid w:val="0086109E"/>
    <w:rsid w:val="008625A4"/>
    <w:rsid w:val="0086295C"/>
    <w:rsid w:val="00863DA8"/>
    <w:rsid w:val="008640CB"/>
    <w:rsid w:val="008703D8"/>
    <w:rsid w:val="00870E44"/>
    <w:rsid w:val="0087183E"/>
    <w:rsid w:val="0087270D"/>
    <w:rsid w:val="00872B6D"/>
    <w:rsid w:val="00873656"/>
    <w:rsid w:val="008739C6"/>
    <w:rsid w:val="00875047"/>
    <w:rsid w:val="0087537D"/>
    <w:rsid w:val="00876787"/>
    <w:rsid w:val="00877F29"/>
    <w:rsid w:val="00880FCF"/>
    <w:rsid w:val="00881D35"/>
    <w:rsid w:val="008856A7"/>
    <w:rsid w:val="008879CC"/>
    <w:rsid w:val="0089284C"/>
    <w:rsid w:val="00893B72"/>
    <w:rsid w:val="00895EB1"/>
    <w:rsid w:val="00897B3F"/>
    <w:rsid w:val="00897BAC"/>
    <w:rsid w:val="008A0E36"/>
    <w:rsid w:val="008A4EA8"/>
    <w:rsid w:val="008A5355"/>
    <w:rsid w:val="008A7718"/>
    <w:rsid w:val="008B0C4C"/>
    <w:rsid w:val="008B1F1F"/>
    <w:rsid w:val="008B27CF"/>
    <w:rsid w:val="008B39DB"/>
    <w:rsid w:val="008B3D7C"/>
    <w:rsid w:val="008B456B"/>
    <w:rsid w:val="008B49C2"/>
    <w:rsid w:val="008B4BFB"/>
    <w:rsid w:val="008B5316"/>
    <w:rsid w:val="008C1D38"/>
    <w:rsid w:val="008D163A"/>
    <w:rsid w:val="008D185D"/>
    <w:rsid w:val="008D7ADA"/>
    <w:rsid w:val="008E42E7"/>
    <w:rsid w:val="008F1DE3"/>
    <w:rsid w:val="008F691A"/>
    <w:rsid w:val="00900711"/>
    <w:rsid w:val="00902341"/>
    <w:rsid w:val="00904E56"/>
    <w:rsid w:val="009135A4"/>
    <w:rsid w:val="00913A94"/>
    <w:rsid w:val="00915F94"/>
    <w:rsid w:val="009176E7"/>
    <w:rsid w:val="009200CC"/>
    <w:rsid w:val="009210AB"/>
    <w:rsid w:val="00921215"/>
    <w:rsid w:val="00921C18"/>
    <w:rsid w:val="00922162"/>
    <w:rsid w:val="00922FD0"/>
    <w:rsid w:val="00923449"/>
    <w:rsid w:val="00927710"/>
    <w:rsid w:val="00932934"/>
    <w:rsid w:val="00935180"/>
    <w:rsid w:val="009402B5"/>
    <w:rsid w:val="0094314E"/>
    <w:rsid w:val="00943E0F"/>
    <w:rsid w:val="0094432E"/>
    <w:rsid w:val="00944662"/>
    <w:rsid w:val="00946066"/>
    <w:rsid w:val="009539CC"/>
    <w:rsid w:val="00954288"/>
    <w:rsid w:val="00954A24"/>
    <w:rsid w:val="009624A0"/>
    <w:rsid w:val="00962E90"/>
    <w:rsid w:val="00964B36"/>
    <w:rsid w:val="00965EA4"/>
    <w:rsid w:val="009666B3"/>
    <w:rsid w:val="00966A6B"/>
    <w:rsid w:val="00966E98"/>
    <w:rsid w:val="0096740C"/>
    <w:rsid w:val="0097240F"/>
    <w:rsid w:val="0097333B"/>
    <w:rsid w:val="009751F5"/>
    <w:rsid w:val="009777FF"/>
    <w:rsid w:val="00984038"/>
    <w:rsid w:val="0098591E"/>
    <w:rsid w:val="00986AB6"/>
    <w:rsid w:val="00987C45"/>
    <w:rsid w:val="009906B7"/>
    <w:rsid w:val="00991122"/>
    <w:rsid w:val="0099307D"/>
    <w:rsid w:val="00994797"/>
    <w:rsid w:val="00995B63"/>
    <w:rsid w:val="009A3590"/>
    <w:rsid w:val="009A431D"/>
    <w:rsid w:val="009A59F2"/>
    <w:rsid w:val="009A6815"/>
    <w:rsid w:val="009A6888"/>
    <w:rsid w:val="009B051F"/>
    <w:rsid w:val="009B29F8"/>
    <w:rsid w:val="009B2EE6"/>
    <w:rsid w:val="009B57A7"/>
    <w:rsid w:val="009B5ACA"/>
    <w:rsid w:val="009C4516"/>
    <w:rsid w:val="009C5753"/>
    <w:rsid w:val="009D474E"/>
    <w:rsid w:val="009E0059"/>
    <w:rsid w:val="009E09D5"/>
    <w:rsid w:val="009E233D"/>
    <w:rsid w:val="009E528B"/>
    <w:rsid w:val="009E55AB"/>
    <w:rsid w:val="009E7392"/>
    <w:rsid w:val="009F149A"/>
    <w:rsid w:val="009F3FFB"/>
    <w:rsid w:val="009F5201"/>
    <w:rsid w:val="009F5C42"/>
    <w:rsid w:val="009F60D2"/>
    <w:rsid w:val="00A003BA"/>
    <w:rsid w:val="00A005A8"/>
    <w:rsid w:val="00A00726"/>
    <w:rsid w:val="00A01E34"/>
    <w:rsid w:val="00A02849"/>
    <w:rsid w:val="00A02D5B"/>
    <w:rsid w:val="00A061CD"/>
    <w:rsid w:val="00A06E62"/>
    <w:rsid w:val="00A1629C"/>
    <w:rsid w:val="00A178CA"/>
    <w:rsid w:val="00A203F3"/>
    <w:rsid w:val="00A23115"/>
    <w:rsid w:val="00A24A3C"/>
    <w:rsid w:val="00A25B42"/>
    <w:rsid w:val="00A27857"/>
    <w:rsid w:val="00A32061"/>
    <w:rsid w:val="00A32224"/>
    <w:rsid w:val="00A33292"/>
    <w:rsid w:val="00A340B1"/>
    <w:rsid w:val="00A349C9"/>
    <w:rsid w:val="00A34A15"/>
    <w:rsid w:val="00A360EE"/>
    <w:rsid w:val="00A36572"/>
    <w:rsid w:val="00A37963"/>
    <w:rsid w:val="00A4170F"/>
    <w:rsid w:val="00A45751"/>
    <w:rsid w:val="00A4585B"/>
    <w:rsid w:val="00A46486"/>
    <w:rsid w:val="00A46A39"/>
    <w:rsid w:val="00A46FB8"/>
    <w:rsid w:val="00A54885"/>
    <w:rsid w:val="00A574B6"/>
    <w:rsid w:val="00A60F15"/>
    <w:rsid w:val="00A622C9"/>
    <w:rsid w:val="00A6329C"/>
    <w:rsid w:val="00A63DB3"/>
    <w:rsid w:val="00A6407F"/>
    <w:rsid w:val="00A65A0B"/>
    <w:rsid w:val="00A65E0D"/>
    <w:rsid w:val="00A66A1A"/>
    <w:rsid w:val="00A71D3D"/>
    <w:rsid w:val="00A74360"/>
    <w:rsid w:val="00A75300"/>
    <w:rsid w:val="00A82D30"/>
    <w:rsid w:val="00A8335C"/>
    <w:rsid w:val="00A84195"/>
    <w:rsid w:val="00A853AB"/>
    <w:rsid w:val="00A87678"/>
    <w:rsid w:val="00A90DF3"/>
    <w:rsid w:val="00A93106"/>
    <w:rsid w:val="00A9385F"/>
    <w:rsid w:val="00A93BEC"/>
    <w:rsid w:val="00A9777F"/>
    <w:rsid w:val="00AA075F"/>
    <w:rsid w:val="00AA12A4"/>
    <w:rsid w:val="00AA1EAD"/>
    <w:rsid w:val="00AA5A2C"/>
    <w:rsid w:val="00AB0CB8"/>
    <w:rsid w:val="00AB0EA1"/>
    <w:rsid w:val="00AB145F"/>
    <w:rsid w:val="00AB2915"/>
    <w:rsid w:val="00AB44A8"/>
    <w:rsid w:val="00AC0825"/>
    <w:rsid w:val="00AC0B51"/>
    <w:rsid w:val="00AC24E9"/>
    <w:rsid w:val="00AC659B"/>
    <w:rsid w:val="00AC78E0"/>
    <w:rsid w:val="00AD1EE2"/>
    <w:rsid w:val="00AD32AE"/>
    <w:rsid w:val="00AD5FBA"/>
    <w:rsid w:val="00AD60F1"/>
    <w:rsid w:val="00AE08B1"/>
    <w:rsid w:val="00AE0F86"/>
    <w:rsid w:val="00AE18A8"/>
    <w:rsid w:val="00AE3541"/>
    <w:rsid w:val="00AE4BFE"/>
    <w:rsid w:val="00AE4C40"/>
    <w:rsid w:val="00AF1509"/>
    <w:rsid w:val="00AF326B"/>
    <w:rsid w:val="00AF36AA"/>
    <w:rsid w:val="00AF6A0F"/>
    <w:rsid w:val="00AF6DEC"/>
    <w:rsid w:val="00B00F77"/>
    <w:rsid w:val="00B02D22"/>
    <w:rsid w:val="00B04F94"/>
    <w:rsid w:val="00B054CB"/>
    <w:rsid w:val="00B060AB"/>
    <w:rsid w:val="00B06AC2"/>
    <w:rsid w:val="00B10749"/>
    <w:rsid w:val="00B10D7A"/>
    <w:rsid w:val="00B11869"/>
    <w:rsid w:val="00B12B0C"/>
    <w:rsid w:val="00B15826"/>
    <w:rsid w:val="00B175EA"/>
    <w:rsid w:val="00B17D72"/>
    <w:rsid w:val="00B2226C"/>
    <w:rsid w:val="00B22F72"/>
    <w:rsid w:val="00B23A61"/>
    <w:rsid w:val="00B23DEB"/>
    <w:rsid w:val="00B26A79"/>
    <w:rsid w:val="00B26BA6"/>
    <w:rsid w:val="00B27D5F"/>
    <w:rsid w:val="00B30311"/>
    <w:rsid w:val="00B32FBA"/>
    <w:rsid w:val="00B33289"/>
    <w:rsid w:val="00B35341"/>
    <w:rsid w:val="00B35FA4"/>
    <w:rsid w:val="00B3762F"/>
    <w:rsid w:val="00B4062C"/>
    <w:rsid w:val="00B40C30"/>
    <w:rsid w:val="00B4237A"/>
    <w:rsid w:val="00B423FE"/>
    <w:rsid w:val="00B44BB8"/>
    <w:rsid w:val="00B45ABF"/>
    <w:rsid w:val="00B5032D"/>
    <w:rsid w:val="00B503A4"/>
    <w:rsid w:val="00B53999"/>
    <w:rsid w:val="00B5474C"/>
    <w:rsid w:val="00B576E6"/>
    <w:rsid w:val="00B62153"/>
    <w:rsid w:val="00B62B19"/>
    <w:rsid w:val="00B6580E"/>
    <w:rsid w:val="00B72A3C"/>
    <w:rsid w:val="00B763ED"/>
    <w:rsid w:val="00B77330"/>
    <w:rsid w:val="00B779E5"/>
    <w:rsid w:val="00B80E81"/>
    <w:rsid w:val="00B81120"/>
    <w:rsid w:val="00B817EA"/>
    <w:rsid w:val="00B8193B"/>
    <w:rsid w:val="00B8271C"/>
    <w:rsid w:val="00B83710"/>
    <w:rsid w:val="00B85F56"/>
    <w:rsid w:val="00B8628F"/>
    <w:rsid w:val="00B904D0"/>
    <w:rsid w:val="00B90DF0"/>
    <w:rsid w:val="00B912C1"/>
    <w:rsid w:val="00B9172C"/>
    <w:rsid w:val="00B9268E"/>
    <w:rsid w:val="00B9296D"/>
    <w:rsid w:val="00B963FB"/>
    <w:rsid w:val="00BA57B4"/>
    <w:rsid w:val="00BA768E"/>
    <w:rsid w:val="00BB02C2"/>
    <w:rsid w:val="00BB0E76"/>
    <w:rsid w:val="00BB112B"/>
    <w:rsid w:val="00BB18B3"/>
    <w:rsid w:val="00BB18E4"/>
    <w:rsid w:val="00BB2BEF"/>
    <w:rsid w:val="00BB3111"/>
    <w:rsid w:val="00BB3C36"/>
    <w:rsid w:val="00BB6C67"/>
    <w:rsid w:val="00BC1247"/>
    <w:rsid w:val="00BC1426"/>
    <w:rsid w:val="00BC1D4C"/>
    <w:rsid w:val="00BC2DF1"/>
    <w:rsid w:val="00BC31FB"/>
    <w:rsid w:val="00BD1442"/>
    <w:rsid w:val="00BD1C3C"/>
    <w:rsid w:val="00BD4D95"/>
    <w:rsid w:val="00BD6E9C"/>
    <w:rsid w:val="00BD7A37"/>
    <w:rsid w:val="00BE0387"/>
    <w:rsid w:val="00BE048E"/>
    <w:rsid w:val="00BE05EC"/>
    <w:rsid w:val="00BE2F1E"/>
    <w:rsid w:val="00BE61E6"/>
    <w:rsid w:val="00BE677B"/>
    <w:rsid w:val="00BF0F69"/>
    <w:rsid w:val="00BF6E36"/>
    <w:rsid w:val="00BF7676"/>
    <w:rsid w:val="00C030A5"/>
    <w:rsid w:val="00C06F0B"/>
    <w:rsid w:val="00C07E07"/>
    <w:rsid w:val="00C105AA"/>
    <w:rsid w:val="00C10BFD"/>
    <w:rsid w:val="00C115F4"/>
    <w:rsid w:val="00C123D9"/>
    <w:rsid w:val="00C13438"/>
    <w:rsid w:val="00C13C9D"/>
    <w:rsid w:val="00C15ED3"/>
    <w:rsid w:val="00C20E41"/>
    <w:rsid w:val="00C21317"/>
    <w:rsid w:val="00C22A5E"/>
    <w:rsid w:val="00C22CD0"/>
    <w:rsid w:val="00C265A4"/>
    <w:rsid w:val="00C26AF2"/>
    <w:rsid w:val="00C27615"/>
    <w:rsid w:val="00C27CAF"/>
    <w:rsid w:val="00C27D3C"/>
    <w:rsid w:val="00C310C7"/>
    <w:rsid w:val="00C32664"/>
    <w:rsid w:val="00C33502"/>
    <w:rsid w:val="00C34785"/>
    <w:rsid w:val="00C41BF2"/>
    <w:rsid w:val="00C42D42"/>
    <w:rsid w:val="00C450A4"/>
    <w:rsid w:val="00C471AB"/>
    <w:rsid w:val="00C501DD"/>
    <w:rsid w:val="00C5061F"/>
    <w:rsid w:val="00C5107B"/>
    <w:rsid w:val="00C51B6A"/>
    <w:rsid w:val="00C51CB8"/>
    <w:rsid w:val="00C52335"/>
    <w:rsid w:val="00C52BA4"/>
    <w:rsid w:val="00C53094"/>
    <w:rsid w:val="00C5351D"/>
    <w:rsid w:val="00C5362B"/>
    <w:rsid w:val="00C53DCA"/>
    <w:rsid w:val="00C542A9"/>
    <w:rsid w:val="00C60EE9"/>
    <w:rsid w:val="00C6190C"/>
    <w:rsid w:val="00C61E09"/>
    <w:rsid w:val="00C64392"/>
    <w:rsid w:val="00C6656F"/>
    <w:rsid w:val="00C678A8"/>
    <w:rsid w:val="00C70DDF"/>
    <w:rsid w:val="00C71AF5"/>
    <w:rsid w:val="00C723B5"/>
    <w:rsid w:val="00C7475A"/>
    <w:rsid w:val="00C76962"/>
    <w:rsid w:val="00C86836"/>
    <w:rsid w:val="00C86CC2"/>
    <w:rsid w:val="00C90C63"/>
    <w:rsid w:val="00C954CD"/>
    <w:rsid w:val="00C96936"/>
    <w:rsid w:val="00CA4B00"/>
    <w:rsid w:val="00CA5CA7"/>
    <w:rsid w:val="00CA5EA8"/>
    <w:rsid w:val="00CA61AB"/>
    <w:rsid w:val="00CA6673"/>
    <w:rsid w:val="00CA6F4D"/>
    <w:rsid w:val="00CA77F1"/>
    <w:rsid w:val="00CB2D0C"/>
    <w:rsid w:val="00CB361B"/>
    <w:rsid w:val="00CB369D"/>
    <w:rsid w:val="00CB394F"/>
    <w:rsid w:val="00CB4054"/>
    <w:rsid w:val="00CB5201"/>
    <w:rsid w:val="00CB76EB"/>
    <w:rsid w:val="00CC1A48"/>
    <w:rsid w:val="00CC1DD7"/>
    <w:rsid w:val="00CC317C"/>
    <w:rsid w:val="00CC3FF3"/>
    <w:rsid w:val="00CC41D4"/>
    <w:rsid w:val="00CC4774"/>
    <w:rsid w:val="00CC4A21"/>
    <w:rsid w:val="00CD0658"/>
    <w:rsid w:val="00CD10F2"/>
    <w:rsid w:val="00CD16F5"/>
    <w:rsid w:val="00CD19E4"/>
    <w:rsid w:val="00CD391B"/>
    <w:rsid w:val="00CD5BAA"/>
    <w:rsid w:val="00CD7318"/>
    <w:rsid w:val="00CD7F98"/>
    <w:rsid w:val="00CE2EF2"/>
    <w:rsid w:val="00CE2F32"/>
    <w:rsid w:val="00CE3CEA"/>
    <w:rsid w:val="00CE5CDB"/>
    <w:rsid w:val="00CE5E01"/>
    <w:rsid w:val="00CE6AE3"/>
    <w:rsid w:val="00CE72BF"/>
    <w:rsid w:val="00CF216D"/>
    <w:rsid w:val="00CF21D3"/>
    <w:rsid w:val="00CF4EF3"/>
    <w:rsid w:val="00CF6AA0"/>
    <w:rsid w:val="00CF71CF"/>
    <w:rsid w:val="00CF7599"/>
    <w:rsid w:val="00CF7724"/>
    <w:rsid w:val="00D011C5"/>
    <w:rsid w:val="00D026C4"/>
    <w:rsid w:val="00D03B2C"/>
    <w:rsid w:val="00D06CB9"/>
    <w:rsid w:val="00D06CE4"/>
    <w:rsid w:val="00D07B6A"/>
    <w:rsid w:val="00D128F5"/>
    <w:rsid w:val="00D14407"/>
    <w:rsid w:val="00D157C6"/>
    <w:rsid w:val="00D16322"/>
    <w:rsid w:val="00D1656A"/>
    <w:rsid w:val="00D17739"/>
    <w:rsid w:val="00D22D98"/>
    <w:rsid w:val="00D23FEE"/>
    <w:rsid w:val="00D24056"/>
    <w:rsid w:val="00D258FE"/>
    <w:rsid w:val="00D2777C"/>
    <w:rsid w:val="00D27951"/>
    <w:rsid w:val="00D30737"/>
    <w:rsid w:val="00D30BBA"/>
    <w:rsid w:val="00D310CA"/>
    <w:rsid w:val="00D31F88"/>
    <w:rsid w:val="00D3259E"/>
    <w:rsid w:val="00D34802"/>
    <w:rsid w:val="00D35145"/>
    <w:rsid w:val="00D36D50"/>
    <w:rsid w:val="00D3731B"/>
    <w:rsid w:val="00D401A3"/>
    <w:rsid w:val="00D40671"/>
    <w:rsid w:val="00D412B3"/>
    <w:rsid w:val="00D43181"/>
    <w:rsid w:val="00D45649"/>
    <w:rsid w:val="00D473D5"/>
    <w:rsid w:val="00D5375F"/>
    <w:rsid w:val="00D561C5"/>
    <w:rsid w:val="00D567E2"/>
    <w:rsid w:val="00D57864"/>
    <w:rsid w:val="00D57D8C"/>
    <w:rsid w:val="00D609EE"/>
    <w:rsid w:val="00D629F0"/>
    <w:rsid w:val="00D6493A"/>
    <w:rsid w:val="00D64CB3"/>
    <w:rsid w:val="00D65CF0"/>
    <w:rsid w:val="00D72160"/>
    <w:rsid w:val="00D724E7"/>
    <w:rsid w:val="00D7267F"/>
    <w:rsid w:val="00D72A90"/>
    <w:rsid w:val="00D72BA6"/>
    <w:rsid w:val="00D74135"/>
    <w:rsid w:val="00D7527F"/>
    <w:rsid w:val="00D75574"/>
    <w:rsid w:val="00D7653A"/>
    <w:rsid w:val="00D809B4"/>
    <w:rsid w:val="00D816E9"/>
    <w:rsid w:val="00D8399D"/>
    <w:rsid w:val="00D84524"/>
    <w:rsid w:val="00D8466A"/>
    <w:rsid w:val="00D84F16"/>
    <w:rsid w:val="00D8546C"/>
    <w:rsid w:val="00D879A9"/>
    <w:rsid w:val="00D87BA9"/>
    <w:rsid w:val="00D94942"/>
    <w:rsid w:val="00D94C2D"/>
    <w:rsid w:val="00D956C5"/>
    <w:rsid w:val="00D96A08"/>
    <w:rsid w:val="00DA1575"/>
    <w:rsid w:val="00DA2795"/>
    <w:rsid w:val="00DA2E59"/>
    <w:rsid w:val="00DA329C"/>
    <w:rsid w:val="00DA398D"/>
    <w:rsid w:val="00DA4F37"/>
    <w:rsid w:val="00DA58C9"/>
    <w:rsid w:val="00DB10E3"/>
    <w:rsid w:val="00DC2041"/>
    <w:rsid w:val="00DC25EB"/>
    <w:rsid w:val="00DC3840"/>
    <w:rsid w:val="00DC4CC0"/>
    <w:rsid w:val="00DC5B3B"/>
    <w:rsid w:val="00DC63A1"/>
    <w:rsid w:val="00DD0595"/>
    <w:rsid w:val="00DD1F4D"/>
    <w:rsid w:val="00DD2B90"/>
    <w:rsid w:val="00DD40A0"/>
    <w:rsid w:val="00DD477E"/>
    <w:rsid w:val="00DD5206"/>
    <w:rsid w:val="00DE21CC"/>
    <w:rsid w:val="00DE3912"/>
    <w:rsid w:val="00DE722B"/>
    <w:rsid w:val="00DE72D2"/>
    <w:rsid w:val="00DF17BC"/>
    <w:rsid w:val="00DF237B"/>
    <w:rsid w:val="00DF2575"/>
    <w:rsid w:val="00DF513E"/>
    <w:rsid w:val="00DF5774"/>
    <w:rsid w:val="00DF63D4"/>
    <w:rsid w:val="00DF7539"/>
    <w:rsid w:val="00DF7917"/>
    <w:rsid w:val="00E00D60"/>
    <w:rsid w:val="00E013DB"/>
    <w:rsid w:val="00E01856"/>
    <w:rsid w:val="00E02095"/>
    <w:rsid w:val="00E0354D"/>
    <w:rsid w:val="00E044BA"/>
    <w:rsid w:val="00E04847"/>
    <w:rsid w:val="00E05131"/>
    <w:rsid w:val="00E05D3A"/>
    <w:rsid w:val="00E06CCD"/>
    <w:rsid w:val="00E0788E"/>
    <w:rsid w:val="00E07917"/>
    <w:rsid w:val="00E079CD"/>
    <w:rsid w:val="00E109A4"/>
    <w:rsid w:val="00E11F24"/>
    <w:rsid w:val="00E121B6"/>
    <w:rsid w:val="00E12B7C"/>
    <w:rsid w:val="00E12F5C"/>
    <w:rsid w:val="00E130F2"/>
    <w:rsid w:val="00E130F4"/>
    <w:rsid w:val="00E13BD7"/>
    <w:rsid w:val="00E1635C"/>
    <w:rsid w:val="00E17AAC"/>
    <w:rsid w:val="00E22879"/>
    <w:rsid w:val="00E23CDA"/>
    <w:rsid w:val="00E240B5"/>
    <w:rsid w:val="00E242D5"/>
    <w:rsid w:val="00E27C42"/>
    <w:rsid w:val="00E40E56"/>
    <w:rsid w:val="00E4413C"/>
    <w:rsid w:val="00E45C93"/>
    <w:rsid w:val="00E467C6"/>
    <w:rsid w:val="00E50C2C"/>
    <w:rsid w:val="00E515D2"/>
    <w:rsid w:val="00E52415"/>
    <w:rsid w:val="00E55418"/>
    <w:rsid w:val="00E555B8"/>
    <w:rsid w:val="00E57CDB"/>
    <w:rsid w:val="00E613EC"/>
    <w:rsid w:val="00E62E15"/>
    <w:rsid w:val="00E63398"/>
    <w:rsid w:val="00E670C3"/>
    <w:rsid w:val="00E72B2D"/>
    <w:rsid w:val="00E74118"/>
    <w:rsid w:val="00E7528C"/>
    <w:rsid w:val="00E80D01"/>
    <w:rsid w:val="00E831F4"/>
    <w:rsid w:val="00E8331F"/>
    <w:rsid w:val="00E840AF"/>
    <w:rsid w:val="00E84FCC"/>
    <w:rsid w:val="00E85EF8"/>
    <w:rsid w:val="00E94AC3"/>
    <w:rsid w:val="00E95609"/>
    <w:rsid w:val="00E96732"/>
    <w:rsid w:val="00E97306"/>
    <w:rsid w:val="00E97E4A"/>
    <w:rsid w:val="00EA1CA7"/>
    <w:rsid w:val="00EA22D4"/>
    <w:rsid w:val="00EA3037"/>
    <w:rsid w:val="00EA4BE1"/>
    <w:rsid w:val="00EB0CAA"/>
    <w:rsid w:val="00EB1534"/>
    <w:rsid w:val="00EB1C8A"/>
    <w:rsid w:val="00EB3195"/>
    <w:rsid w:val="00EB3E3F"/>
    <w:rsid w:val="00EB3E9A"/>
    <w:rsid w:val="00EB46A0"/>
    <w:rsid w:val="00EB46D1"/>
    <w:rsid w:val="00EB6ECF"/>
    <w:rsid w:val="00EB7060"/>
    <w:rsid w:val="00EB7849"/>
    <w:rsid w:val="00EC0A30"/>
    <w:rsid w:val="00EC3695"/>
    <w:rsid w:val="00EC393E"/>
    <w:rsid w:val="00EC5151"/>
    <w:rsid w:val="00EC5C64"/>
    <w:rsid w:val="00EC7363"/>
    <w:rsid w:val="00ED057F"/>
    <w:rsid w:val="00ED3D0D"/>
    <w:rsid w:val="00ED40A2"/>
    <w:rsid w:val="00EE10BC"/>
    <w:rsid w:val="00EE1B6F"/>
    <w:rsid w:val="00EE2F6D"/>
    <w:rsid w:val="00EE7A36"/>
    <w:rsid w:val="00EF0CED"/>
    <w:rsid w:val="00EF0D6F"/>
    <w:rsid w:val="00EF378F"/>
    <w:rsid w:val="00EF40DD"/>
    <w:rsid w:val="00EF419E"/>
    <w:rsid w:val="00EF7D05"/>
    <w:rsid w:val="00F013BE"/>
    <w:rsid w:val="00F02CE1"/>
    <w:rsid w:val="00F045D9"/>
    <w:rsid w:val="00F06D28"/>
    <w:rsid w:val="00F06FEE"/>
    <w:rsid w:val="00F07F0C"/>
    <w:rsid w:val="00F1098F"/>
    <w:rsid w:val="00F10B5B"/>
    <w:rsid w:val="00F11565"/>
    <w:rsid w:val="00F12458"/>
    <w:rsid w:val="00F134F3"/>
    <w:rsid w:val="00F15047"/>
    <w:rsid w:val="00F15774"/>
    <w:rsid w:val="00F16325"/>
    <w:rsid w:val="00F1694F"/>
    <w:rsid w:val="00F17708"/>
    <w:rsid w:val="00F2104D"/>
    <w:rsid w:val="00F321BF"/>
    <w:rsid w:val="00F335A2"/>
    <w:rsid w:val="00F345FD"/>
    <w:rsid w:val="00F34C3D"/>
    <w:rsid w:val="00F36565"/>
    <w:rsid w:val="00F36C70"/>
    <w:rsid w:val="00F37F7F"/>
    <w:rsid w:val="00F405E1"/>
    <w:rsid w:val="00F408A3"/>
    <w:rsid w:val="00F40FFD"/>
    <w:rsid w:val="00F47F46"/>
    <w:rsid w:val="00F514E7"/>
    <w:rsid w:val="00F51BDE"/>
    <w:rsid w:val="00F53F44"/>
    <w:rsid w:val="00F54298"/>
    <w:rsid w:val="00F546F3"/>
    <w:rsid w:val="00F55AFF"/>
    <w:rsid w:val="00F567D0"/>
    <w:rsid w:val="00F60462"/>
    <w:rsid w:val="00F60D5E"/>
    <w:rsid w:val="00F61A95"/>
    <w:rsid w:val="00F61BCE"/>
    <w:rsid w:val="00F61D27"/>
    <w:rsid w:val="00F62A0E"/>
    <w:rsid w:val="00F6588A"/>
    <w:rsid w:val="00F66230"/>
    <w:rsid w:val="00F667DA"/>
    <w:rsid w:val="00F67604"/>
    <w:rsid w:val="00F6786D"/>
    <w:rsid w:val="00F74000"/>
    <w:rsid w:val="00F77406"/>
    <w:rsid w:val="00F835A6"/>
    <w:rsid w:val="00F83DF4"/>
    <w:rsid w:val="00F83E16"/>
    <w:rsid w:val="00F842CF"/>
    <w:rsid w:val="00F86BDD"/>
    <w:rsid w:val="00F87023"/>
    <w:rsid w:val="00F8744C"/>
    <w:rsid w:val="00F90803"/>
    <w:rsid w:val="00F914B3"/>
    <w:rsid w:val="00F94C20"/>
    <w:rsid w:val="00F95F5B"/>
    <w:rsid w:val="00F961D3"/>
    <w:rsid w:val="00FA133A"/>
    <w:rsid w:val="00FA1849"/>
    <w:rsid w:val="00FA274A"/>
    <w:rsid w:val="00FA3B01"/>
    <w:rsid w:val="00FA5746"/>
    <w:rsid w:val="00FA7685"/>
    <w:rsid w:val="00FB0419"/>
    <w:rsid w:val="00FB0FDF"/>
    <w:rsid w:val="00FB4223"/>
    <w:rsid w:val="00FB5C20"/>
    <w:rsid w:val="00FB74D1"/>
    <w:rsid w:val="00FC0150"/>
    <w:rsid w:val="00FC0195"/>
    <w:rsid w:val="00FC1555"/>
    <w:rsid w:val="00FC18AE"/>
    <w:rsid w:val="00FC1C94"/>
    <w:rsid w:val="00FC1EA6"/>
    <w:rsid w:val="00FC3E1D"/>
    <w:rsid w:val="00FC4390"/>
    <w:rsid w:val="00FC4CAE"/>
    <w:rsid w:val="00FC533E"/>
    <w:rsid w:val="00FC5E80"/>
    <w:rsid w:val="00FC61C8"/>
    <w:rsid w:val="00FC6691"/>
    <w:rsid w:val="00FC6A4E"/>
    <w:rsid w:val="00FC7404"/>
    <w:rsid w:val="00FC7AA0"/>
    <w:rsid w:val="00FD2AEA"/>
    <w:rsid w:val="00FD3821"/>
    <w:rsid w:val="00FD535D"/>
    <w:rsid w:val="00FD6CCF"/>
    <w:rsid w:val="00FD7ED7"/>
    <w:rsid w:val="00FE006C"/>
    <w:rsid w:val="00FE0663"/>
    <w:rsid w:val="00FE0F60"/>
    <w:rsid w:val="00FE1B4D"/>
    <w:rsid w:val="00FE42EC"/>
    <w:rsid w:val="00FE4676"/>
    <w:rsid w:val="00FF1472"/>
    <w:rsid w:val="00FF233B"/>
    <w:rsid w:val="00FF27BE"/>
    <w:rsid w:val="00FF322A"/>
    <w:rsid w:val="00FF412A"/>
    <w:rsid w:val="00FF42D2"/>
    <w:rsid w:val="00FF4570"/>
    <w:rsid w:val="00FF4EB5"/>
    <w:rsid w:val="00FF51A3"/>
    <w:rsid w:val="00FF6440"/>
    <w:rsid w:val="00FF6F51"/>
    <w:rsid w:val="00FF7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33C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rsid w:val="002661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C07BC"/>
    <w:pPr>
      <w:ind w:left="720"/>
      <w:contextualSpacing/>
    </w:pPr>
  </w:style>
  <w:style w:type="character" w:styleId="Hyperlink">
    <w:name w:val="Hyperlink"/>
    <w:basedOn w:val="DefaultParagraphFont"/>
    <w:uiPriority w:val="99"/>
    <w:unhideWhenUsed/>
    <w:rsid w:val="002B31BB"/>
    <w:rPr>
      <w:color w:val="0563C1"/>
      <w:u w:val="single"/>
    </w:rPr>
  </w:style>
  <w:style w:type="paragraph" w:customStyle="1" w:styleId="DanhsachTinh">
    <w:name w:val="Danh sach Tinh"/>
    <w:basedOn w:val="ListParagraph"/>
    <w:link w:val="DanhsachTinhChar"/>
    <w:autoRedefine/>
    <w:qFormat/>
    <w:rsid w:val="00AD32AE"/>
    <w:pPr>
      <w:ind w:left="0"/>
      <w:outlineLvl w:val="0"/>
    </w:pPr>
    <w:rPr>
      <w:rFonts w:cs="Times New Roman"/>
      <w:b/>
      <w:bCs/>
      <w:color w:val="000000"/>
      <w:szCs w:val="26"/>
      <w:shd w:val="clear" w:color="auto" w:fill="FFFFFF"/>
    </w:rPr>
  </w:style>
  <w:style w:type="character" w:customStyle="1" w:styleId="UnresolvedMention">
    <w:name w:val="Unresolved Mention"/>
    <w:basedOn w:val="DefaultParagraphFont"/>
    <w:uiPriority w:val="99"/>
    <w:semiHidden/>
    <w:unhideWhenUsed/>
    <w:rsid w:val="001E77B9"/>
    <w:rPr>
      <w:color w:val="605E5C"/>
      <w:shd w:val="clear" w:color="auto" w:fill="E1DFDD"/>
    </w:rPr>
  </w:style>
  <w:style w:type="character" w:customStyle="1" w:styleId="ListParagraphChar">
    <w:name w:val="List Paragraph Char"/>
    <w:basedOn w:val="DefaultParagraphFont"/>
    <w:link w:val="ListParagraph"/>
    <w:uiPriority w:val="34"/>
    <w:rsid w:val="001E77B9"/>
  </w:style>
  <w:style w:type="character" w:customStyle="1" w:styleId="DanhsachTinhChar">
    <w:name w:val="Danh sach Tinh Char"/>
    <w:basedOn w:val="ListParagraphChar"/>
    <w:link w:val="DanhsachTinh"/>
    <w:rsid w:val="00AD32AE"/>
    <w:rPr>
      <w:rFonts w:cs="Times New Roman"/>
      <w:b/>
      <w:bCs/>
      <w:color w:val="000000"/>
      <w:szCs w:val="26"/>
    </w:rPr>
  </w:style>
  <w:style w:type="paragraph" w:styleId="Header">
    <w:name w:val="header"/>
    <w:basedOn w:val="Normal"/>
    <w:link w:val="HeaderChar"/>
    <w:uiPriority w:val="99"/>
    <w:unhideWhenUsed/>
    <w:rsid w:val="00D629F0"/>
    <w:pPr>
      <w:tabs>
        <w:tab w:val="center" w:pos="4680"/>
        <w:tab w:val="right" w:pos="9360"/>
      </w:tabs>
      <w:spacing w:before="0" w:after="0"/>
    </w:pPr>
  </w:style>
  <w:style w:type="character" w:customStyle="1" w:styleId="HeaderChar">
    <w:name w:val="Header Char"/>
    <w:basedOn w:val="DefaultParagraphFont"/>
    <w:link w:val="Header"/>
    <w:uiPriority w:val="99"/>
    <w:rsid w:val="00D629F0"/>
  </w:style>
  <w:style w:type="paragraph" w:styleId="Footer">
    <w:name w:val="footer"/>
    <w:basedOn w:val="Normal"/>
    <w:link w:val="FooterChar"/>
    <w:uiPriority w:val="99"/>
    <w:unhideWhenUsed/>
    <w:rsid w:val="00D629F0"/>
    <w:pPr>
      <w:tabs>
        <w:tab w:val="center" w:pos="4680"/>
        <w:tab w:val="right" w:pos="9360"/>
      </w:tabs>
      <w:spacing w:before="0" w:after="0"/>
    </w:pPr>
  </w:style>
  <w:style w:type="character" w:customStyle="1" w:styleId="FooterChar">
    <w:name w:val="Footer Char"/>
    <w:basedOn w:val="DefaultParagraphFont"/>
    <w:link w:val="Footer"/>
    <w:uiPriority w:val="99"/>
    <w:rsid w:val="00D629F0"/>
  </w:style>
  <w:style w:type="table" w:styleId="TableGrid">
    <w:name w:val="Table Grid"/>
    <w:basedOn w:val="TableNormal"/>
    <w:uiPriority w:val="39"/>
    <w:rsid w:val="003E1AF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66C6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C66"/>
    <w:rPr>
      <w:rFonts w:ascii="Segoe UI" w:hAnsi="Segoe UI" w:cs="Segoe UI"/>
      <w:sz w:val="18"/>
      <w:szCs w:val="18"/>
    </w:rPr>
  </w:style>
  <w:style w:type="paragraph" w:customStyle="1" w:styleId="Buoc">
    <w:name w:val="Buoc"/>
    <w:basedOn w:val="Normal"/>
    <w:link w:val="BuocChar"/>
    <w:autoRedefine/>
    <w:qFormat/>
    <w:rsid w:val="003C4F23"/>
    <w:pPr>
      <w:outlineLvl w:val="1"/>
    </w:pPr>
    <w:rPr>
      <w:b/>
      <w:bCs/>
    </w:rPr>
  </w:style>
  <w:style w:type="character" w:customStyle="1" w:styleId="Heading1Char">
    <w:name w:val="Heading 1 Char"/>
    <w:basedOn w:val="DefaultParagraphFont"/>
    <w:link w:val="Heading1"/>
    <w:uiPriority w:val="9"/>
    <w:rsid w:val="0026610A"/>
    <w:rPr>
      <w:rFonts w:asciiTheme="majorHAnsi" w:eastAsiaTheme="majorEastAsia" w:hAnsiTheme="majorHAnsi" w:cstheme="majorBidi"/>
      <w:color w:val="2F5496" w:themeColor="accent1" w:themeShade="BF"/>
      <w:sz w:val="32"/>
      <w:szCs w:val="32"/>
    </w:rPr>
  </w:style>
  <w:style w:type="character" w:customStyle="1" w:styleId="BuocChar">
    <w:name w:val="Buoc Char"/>
    <w:basedOn w:val="DefaultParagraphFont"/>
    <w:link w:val="Buoc"/>
    <w:rsid w:val="003C4F23"/>
    <w:rPr>
      <w:b/>
      <w:bCs/>
    </w:rPr>
  </w:style>
  <w:style w:type="paragraph" w:styleId="TOCHeading">
    <w:name w:val="TOC Heading"/>
    <w:basedOn w:val="Heading1"/>
    <w:next w:val="Normal"/>
    <w:uiPriority w:val="39"/>
    <w:unhideWhenUsed/>
    <w:qFormat/>
    <w:rsid w:val="0026610A"/>
    <w:pPr>
      <w:spacing w:line="259" w:lineRule="auto"/>
      <w:jc w:val="left"/>
      <w:outlineLvl w:val="9"/>
    </w:pPr>
  </w:style>
  <w:style w:type="paragraph" w:styleId="TOC1">
    <w:name w:val="toc 1"/>
    <w:basedOn w:val="Normal"/>
    <w:next w:val="Normal"/>
    <w:autoRedefine/>
    <w:uiPriority w:val="39"/>
    <w:unhideWhenUsed/>
    <w:rsid w:val="0026610A"/>
    <w:pPr>
      <w:spacing w:after="100"/>
    </w:pPr>
  </w:style>
  <w:style w:type="paragraph" w:styleId="TOC2">
    <w:name w:val="toc 2"/>
    <w:basedOn w:val="Normal"/>
    <w:next w:val="Normal"/>
    <w:autoRedefine/>
    <w:uiPriority w:val="39"/>
    <w:unhideWhenUsed/>
    <w:rsid w:val="0026610A"/>
    <w:pPr>
      <w:spacing w:after="100"/>
      <w:ind w:left="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rsid w:val="002661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C07BC"/>
    <w:pPr>
      <w:ind w:left="720"/>
      <w:contextualSpacing/>
    </w:pPr>
  </w:style>
  <w:style w:type="character" w:styleId="Hyperlink">
    <w:name w:val="Hyperlink"/>
    <w:basedOn w:val="DefaultParagraphFont"/>
    <w:uiPriority w:val="99"/>
    <w:unhideWhenUsed/>
    <w:rsid w:val="002B31BB"/>
    <w:rPr>
      <w:color w:val="0563C1"/>
      <w:u w:val="single"/>
    </w:rPr>
  </w:style>
  <w:style w:type="paragraph" w:customStyle="1" w:styleId="DanhsachTinh">
    <w:name w:val="Danh sach Tinh"/>
    <w:basedOn w:val="ListParagraph"/>
    <w:link w:val="DanhsachTinhChar"/>
    <w:autoRedefine/>
    <w:qFormat/>
    <w:rsid w:val="00AD32AE"/>
    <w:pPr>
      <w:ind w:left="0"/>
      <w:outlineLvl w:val="0"/>
    </w:pPr>
    <w:rPr>
      <w:rFonts w:cs="Times New Roman"/>
      <w:b/>
      <w:bCs/>
      <w:color w:val="000000"/>
      <w:szCs w:val="26"/>
      <w:shd w:val="clear" w:color="auto" w:fill="FFFFFF"/>
    </w:rPr>
  </w:style>
  <w:style w:type="character" w:customStyle="1" w:styleId="UnresolvedMention">
    <w:name w:val="Unresolved Mention"/>
    <w:basedOn w:val="DefaultParagraphFont"/>
    <w:uiPriority w:val="99"/>
    <w:semiHidden/>
    <w:unhideWhenUsed/>
    <w:rsid w:val="001E77B9"/>
    <w:rPr>
      <w:color w:val="605E5C"/>
      <w:shd w:val="clear" w:color="auto" w:fill="E1DFDD"/>
    </w:rPr>
  </w:style>
  <w:style w:type="character" w:customStyle="1" w:styleId="ListParagraphChar">
    <w:name w:val="List Paragraph Char"/>
    <w:basedOn w:val="DefaultParagraphFont"/>
    <w:link w:val="ListParagraph"/>
    <w:uiPriority w:val="34"/>
    <w:rsid w:val="001E77B9"/>
  </w:style>
  <w:style w:type="character" w:customStyle="1" w:styleId="DanhsachTinhChar">
    <w:name w:val="Danh sach Tinh Char"/>
    <w:basedOn w:val="ListParagraphChar"/>
    <w:link w:val="DanhsachTinh"/>
    <w:rsid w:val="00AD32AE"/>
    <w:rPr>
      <w:rFonts w:cs="Times New Roman"/>
      <w:b/>
      <w:bCs/>
      <w:color w:val="000000"/>
      <w:szCs w:val="26"/>
    </w:rPr>
  </w:style>
  <w:style w:type="paragraph" w:styleId="Header">
    <w:name w:val="header"/>
    <w:basedOn w:val="Normal"/>
    <w:link w:val="HeaderChar"/>
    <w:uiPriority w:val="99"/>
    <w:unhideWhenUsed/>
    <w:rsid w:val="00D629F0"/>
    <w:pPr>
      <w:tabs>
        <w:tab w:val="center" w:pos="4680"/>
        <w:tab w:val="right" w:pos="9360"/>
      </w:tabs>
      <w:spacing w:before="0" w:after="0"/>
    </w:pPr>
  </w:style>
  <w:style w:type="character" w:customStyle="1" w:styleId="HeaderChar">
    <w:name w:val="Header Char"/>
    <w:basedOn w:val="DefaultParagraphFont"/>
    <w:link w:val="Header"/>
    <w:uiPriority w:val="99"/>
    <w:rsid w:val="00D629F0"/>
  </w:style>
  <w:style w:type="paragraph" w:styleId="Footer">
    <w:name w:val="footer"/>
    <w:basedOn w:val="Normal"/>
    <w:link w:val="FooterChar"/>
    <w:uiPriority w:val="99"/>
    <w:unhideWhenUsed/>
    <w:rsid w:val="00D629F0"/>
    <w:pPr>
      <w:tabs>
        <w:tab w:val="center" w:pos="4680"/>
        <w:tab w:val="right" w:pos="9360"/>
      </w:tabs>
      <w:spacing w:before="0" w:after="0"/>
    </w:pPr>
  </w:style>
  <w:style w:type="character" w:customStyle="1" w:styleId="FooterChar">
    <w:name w:val="Footer Char"/>
    <w:basedOn w:val="DefaultParagraphFont"/>
    <w:link w:val="Footer"/>
    <w:uiPriority w:val="99"/>
    <w:rsid w:val="00D629F0"/>
  </w:style>
  <w:style w:type="table" w:styleId="TableGrid">
    <w:name w:val="Table Grid"/>
    <w:basedOn w:val="TableNormal"/>
    <w:uiPriority w:val="39"/>
    <w:rsid w:val="003E1AF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66C6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C66"/>
    <w:rPr>
      <w:rFonts w:ascii="Segoe UI" w:hAnsi="Segoe UI" w:cs="Segoe UI"/>
      <w:sz w:val="18"/>
      <w:szCs w:val="18"/>
    </w:rPr>
  </w:style>
  <w:style w:type="paragraph" w:customStyle="1" w:styleId="Buoc">
    <w:name w:val="Buoc"/>
    <w:basedOn w:val="Normal"/>
    <w:link w:val="BuocChar"/>
    <w:autoRedefine/>
    <w:qFormat/>
    <w:rsid w:val="003C4F23"/>
    <w:pPr>
      <w:outlineLvl w:val="1"/>
    </w:pPr>
    <w:rPr>
      <w:b/>
      <w:bCs/>
    </w:rPr>
  </w:style>
  <w:style w:type="character" w:customStyle="1" w:styleId="Heading1Char">
    <w:name w:val="Heading 1 Char"/>
    <w:basedOn w:val="DefaultParagraphFont"/>
    <w:link w:val="Heading1"/>
    <w:uiPriority w:val="9"/>
    <w:rsid w:val="0026610A"/>
    <w:rPr>
      <w:rFonts w:asciiTheme="majorHAnsi" w:eastAsiaTheme="majorEastAsia" w:hAnsiTheme="majorHAnsi" w:cstheme="majorBidi"/>
      <w:color w:val="2F5496" w:themeColor="accent1" w:themeShade="BF"/>
      <w:sz w:val="32"/>
      <w:szCs w:val="32"/>
    </w:rPr>
  </w:style>
  <w:style w:type="character" w:customStyle="1" w:styleId="BuocChar">
    <w:name w:val="Buoc Char"/>
    <w:basedOn w:val="DefaultParagraphFont"/>
    <w:link w:val="Buoc"/>
    <w:rsid w:val="003C4F23"/>
    <w:rPr>
      <w:b/>
      <w:bCs/>
    </w:rPr>
  </w:style>
  <w:style w:type="paragraph" w:styleId="TOCHeading">
    <w:name w:val="TOC Heading"/>
    <w:basedOn w:val="Heading1"/>
    <w:next w:val="Normal"/>
    <w:uiPriority w:val="39"/>
    <w:unhideWhenUsed/>
    <w:qFormat/>
    <w:rsid w:val="0026610A"/>
    <w:pPr>
      <w:spacing w:line="259" w:lineRule="auto"/>
      <w:jc w:val="left"/>
      <w:outlineLvl w:val="9"/>
    </w:pPr>
  </w:style>
  <w:style w:type="paragraph" w:styleId="TOC1">
    <w:name w:val="toc 1"/>
    <w:basedOn w:val="Normal"/>
    <w:next w:val="Normal"/>
    <w:autoRedefine/>
    <w:uiPriority w:val="39"/>
    <w:unhideWhenUsed/>
    <w:rsid w:val="0026610A"/>
    <w:pPr>
      <w:spacing w:after="100"/>
    </w:pPr>
  </w:style>
  <w:style w:type="paragraph" w:styleId="TOC2">
    <w:name w:val="toc 2"/>
    <w:basedOn w:val="Normal"/>
    <w:next w:val="Normal"/>
    <w:autoRedefine/>
    <w:uiPriority w:val="39"/>
    <w:unhideWhenUsed/>
    <w:rsid w:val="0026610A"/>
    <w:pPr>
      <w:spacing w:after="100"/>
      <w:ind w:left="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624608">
      <w:bodyDiv w:val="1"/>
      <w:marLeft w:val="0"/>
      <w:marRight w:val="0"/>
      <w:marTop w:val="0"/>
      <w:marBottom w:val="0"/>
      <w:divBdr>
        <w:top w:val="none" w:sz="0" w:space="0" w:color="auto"/>
        <w:left w:val="none" w:sz="0" w:space="0" w:color="auto"/>
        <w:bottom w:val="none" w:sz="0" w:space="0" w:color="auto"/>
        <w:right w:val="none" w:sz="0" w:space="0" w:color="auto"/>
      </w:divBdr>
    </w:div>
    <w:div w:id="865408458">
      <w:bodyDiv w:val="1"/>
      <w:marLeft w:val="0"/>
      <w:marRight w:val="0"/>
      <w:marTop w:val="0"/>
      <w:marBottom w:val="0"/>
      <w:divBdr>
        <w:top w:val="none" w:sz="0" w:space="0" w:color="auto"/>
        <w:left w:val="none" w:sz="0" w:space="0" w:color="auto"/>
        <w:bottom w:val="none" w:sz="0" w:space="0" w:color="auto"/>
        <w:right w:val="none" w:sz="0" w:space="0" w:color="auto"/>
      </w:divBdr>
    </w:div>
    <w:div w:id="1030885859">
      <w:bodyDiv w:val="1"/>
      <w:marLeft w:val="0"/>
      <w:marRight w:val="0"/>
      <w:marTop w:val="0"/>
      <w:marBottom w:val="0"/>
      <w:divBdr>
        <w:top w:val="none" w:sz="0" w:space="0" w:color="auto"/>
        <w:left w:val="none" w:sz="0" w:space="0" w:color="auto"/>
        <w:bottom w:val="none" w:sz="0" w:space="0" w:color="auto"/>
        <w:right w:val="none" w:sz="0" w:space="0" w:color="auto"/>
      </w:divBdr>
    </w:div>
    <w:div w:id="140923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onnh41@viettel.com.v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t.ly/DaoTaoNoiBoViettelStudy"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bit.ly/DemoViettelStudy"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DUCTS\VIETTELSTUDY\TRAINING\20190822_Khao%20sat%20Trien%20khai%20Viettel%20chi%20nhanh.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193D8-6F0D-404E-AC41-B42AC0DE1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20190822_Khao sat Trien khai Viettel chi nhanh</Template>
  <TotalTime>0</TotalTime>
  <Pages>3</Pages>
  <Words>2806</Words>
  <Characters>15999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SONNH41</dc:creator>
  <cp:lastModifiedBy>PC-HAI</cp:lastModifiedBy>
  <cp:revision>2</cp:revision>
  <cp:lastPrinted>2019-10-30T03:49:00Z</cp:lastPrinted>
  <dcterms:created xsi:type="dcterms:W3CDTF">2020-02-17T07:33:00Z</dcterms:created>
  <dcterms:modified xsi:type="dcterms:W3CDTF">2020-02-17T07:33:00Z</dcterms:modified>
</cp:coreProperties>
</file>